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17847632" w:rsidR="00C023D3" w:rsidRPr="00336965" w:rsidRDefault="00C023D3" w:rsidP="00C023D3">
      <w:pPr>
        <w:pStyle w:val="CRCoverPage"/>
        <w:tabs>
          <w:tab w:val="right" w:pos="9639"/>
        </w:tabs>
        <w:spacing w:after="0"/>
        <w:rPr>
          <w:b/>
          <w:i/>
          <w:noProof/>
          <w:sz w:val="28"/>
          <w:lang w:val="en-US" w:eastAsia="zh-CN"/>
        </w:rPr>
      </w:pPr>
      <w:bookmarkStart w:id="0" w:name="_Hlk214343776"/>
      <w:bookmarkEnd w:id="0"/>
      <w:r w:rsidRPr="00336965">
        <w:rPr>
          <w:b/>
          <w:noProof/>
          <w:sz w:val="24"/>
          <w:lang w:val="en-US"/>
        </w:rPr>
        <w:t>3GPP TSG-RAN4 Meeting #11</w:t>
      </w:r>
      <w:r w:rsidR="00A36719" w:rsidRPr="00336965">
        <w:rPr>
          <w:b/>
          <w:noProof/>
          <w:sz w:val="24"/>
          <w:lang w:val="en-US" w:eastAsia="zh-CN"/>
        </w:rPr>
        <w:t>7</w:t>
      </w:r>
      <w:r w:rsidRPr="00336965">
        <w:rPr>
          <w:lang w:val="en-US"/>
        </w:rPr>
        <w:fldChar w:fldCharType="begin"/>
      </w:r>
      <w:r w:rsidRPr="00336965">
        <w:rPr>
          <w:lang w:val="en-US"/>
        </w:rPr>
        <w:instrText xml:space="preserve"> DOCPROPERTY  MtgTitle  \* MERGEFORMAT </w:instrText>
      </w:r>
      <w:r w:rsidRPr="00336965">
        <w:rPr>
          <w:lang w:val="en-US"/>
        </w:rPr>
        <w:fldChar w:fldCharType="end"/>
      </w:r>
      <w:r w:rsidRPr="00336965">
        <w:rPr>
          <w:b/>
          <w:i/>
          <w:noProof/>
          <w:sz w:val="28"/>
          <w:lang w:val="en-US"/>
        </w:rPr>
        <w:tab/>
      </w:r>
      <w:hyperlink r:id="rId11" w:history="1">
        <w:hyperlink r:id="rId12" w:history="1">
          <w:r w:rsidR="000B3916" w:rsidRPr="00336965">
            <w:rPr>
              <w:i/>
              <w:noProof/>
              <w:sz w:val="28"/>
              <w:lang w:val="en-US"/>
            </w:rPr>
            <w:t>R4-25</w:t>
          </w:r>
          <w:r w:rsidR="00336965" w:rsidRPr="00336965">
            <w:rPr>
              <w:rFonts w:hint="eastAsia"/>
              <w:i/>
              <w:noProof/>
              <w:sz w:val="28"/>
              <w:lang w:val="en-US" w:eastAsia="zh-CN"/>
            </w:rPr>
            <w:t>22836</w:t>
          </w:r>
        </w:hyperlink>
      </w:hyperlink>
    </w:p>
    <w:p w14:paraId="77C74511" w14:textId="5C9CB6F3" w:rsidR="00250260" w:rsidRPr="00336965" w:rsidRDefault="00441F29" w:rsidP="00250260">
      <w:pPr>
        <w:pStyle w:val="CRCoverPage"/>
        <w:outlineLvl w:val="0"/>
        <w:rPr>
          <w:b/>
          <w:noProof/>
          <w:sz w:val="24"/>
          <w:lang w:val="en-US" w:eastAsia="zh-CN"/>
        </w:rPr>
      </w:pPr>
      <w:r w:rsidRPr="00336965">
        <w:rPr>
          <w:rFonts w:cs="Arial"/>
          <w:b/>
          <w:sz w:val="24"/>
          <w:lang w:val="en-US"/>
        </w:rPr>
        <w:t>Dallas, Texas, USA, November 17</w:t>
      </w:r>
      <w:r w:rsidRPr="00336965">
        <w:rPr>
          <w:rFonts w:cs="Arial"/>
          <w:b/>
          <w:sz w:val="24"/>
          <w:vertAlign w:val="superscript"/>
          <w:lang w:val="en-US"/>
        </w:rPr>
        <w:t>th</w:t>
      </w:r>
      <w:r w:rsidRPr="00336965">
        <w:rPr>
          <w:rFonts w:cs="Arial"/>
          <w:b/>
          <w:sz w:val="24"/>
          <w:lang w:val="en-US"/>
        </w:rPr>
        <w:t xml:space="preserve"> – November 21</w:t>
      </w:r>
      <w:r w:rsidRPr="00336965">
        <w:rPr>
          <w:rFonts w:cs="Arial"/>
          <w:b/>
          <w:sz w:val="24"/>
          <w:vertAlign w:val="superscript"/>
          <w:lang w:val="en-US"/>
        </w:rPr>
        <w:t>st</w:t>
      </w:r>
      <w:r w:rsidRPr="00336965">
        <w:rPr>
          <w:rFonts w:cs="Arial"/>
          <w:b/>
          <w:sz w:val="24"/>
          <w:lang w:val="en-US"/>
        </w:rPr>
        <w:t>, 2025</w:t>
      </w:r>
    </w:p>
    <w:p w14:paraId="13FD4421" w14:textId="77777777" w:rsidR="00C023D3" w:rsidRPr="00336965"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336965"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336965">
        <w:rPr>
          <w:rFonts w:ascii="Arial" w:eastAsia="MS Mincho" w:hAnsi="Arial" w:cs="Arial"/>
          <w:b/>
          <w:sz w:val="22"/>
          <w:lang w:val="en-US"/>
        </w:rPr>
        <w:t>Agenda item:</w:t>
      </w:r>
      <w:r w:rsidRPr="00336965">
        <w:rPr>
          <w:rFonts w:ascii="Arial" w:eastAsia="MS Mincho" w:hAnsi="Arial" w:cs="Arial"/>
          <w:b/>
          <w:sz w:val="22"/>
          <w:lang w:val="en-US"/>
        </w:rPr>
        <w:tab/>
      </w:r>
      <w:r w:rsidRPr="00336965">
        <w:rPr>
          <w:rFonts w:ascii="Arial" w:eastAsia="MS Mincho" w:hAnsi="Arial" w:cs="Arial"/>
          <w:b/>
          <w:sz w:val="22"/>
          <w:lang w:val="en-US" w:eastAsia="ja-JP"/>
        </w:rPr>
        <w:tab/>
      </w:r>
      <w:r w:rsidRPr="00336965">
        <w:rPr>
          <w:rFonts w:ascii="Arial" w:eastAsia="MS Mincho" w:hAnsi="Arial" w:cs="Arial"/>
          <w:b/>
          <w:sz w:val="22"/>
          <w:lang w:val="en-US" w:eastAsia="ja-JP"/>
        </w:rPr>
        <w:tab/>
      </w:r>
      <w:r w:rsidR="00BA065C" w:rsidRPr="00336965">
        <w:rPr>
          <w:rFonts w:ascii="Arial" w:eastAsiaTheme="minorEastAsia" w:hAnsi="Arial" w:cs="Arial"/>
          <w:sz w:val="22"/>
          <w:lang w:val="en-US" w:eastAsia="zh-CN"/>
        </w:rPr>
        <w:t>6</w:t>
      </w:r>
      <w:r w:rsidRPr="00336965">
        <w:rPr>
          <w:rFonts w:ascii="Arial" w:eastAsiaTheme="minorEastAsia" w:hAnsi="Arial" w:cs="Arial"/>
          <w:sz w:val="22"/>
          <w:lang w:val="en-US" w:eastAsia="zh-CN"/>
        </w:rPr>
        <w:t>.</w:t>
      </w:r>
      <w:r w:rsidR="00BA065C" w:rsidRPr="00336965">
        <w:rPr>
          <w:rFonts w:ascii="Arial" w:eastAsiaTheme="minorEastAsia" w:hAnsi="Arial" w:cs="Arial"/>
          <w:sz w:val="22"/>
          <w:lang w:val="en-US" w:eastAsia="zh-CN"/>
        </w:rPr>
        <w:t>9</w:t>
      </w:r>
      <w:r w:rsidRPr="00336965">
        <w:rPr>
          <w:rFonts w:ascii="Arial" w:eastAsiaTheme="minorEastAsia" w:hAnsi="Arial" w:cs="Arial"/>
          <w:sz w:val="22"/>
          <w:lang w:val="en-US" w:eastAsia="zh-CN"/>
        </w:rPr>
        <w:t>.</w:t>
      </w:r>
      <w:r w:rsidR="00D60D81" w:rsidRPr="00336965">
        <w:rPr>
          <w:rFonts w:ascii="Arial" w:eastAsiaTheme="minorEastAsia" w:hAnsi="Arial" w:cs="Arial"/>
          <w:sz w:val="22"/>
          <w:lang w:val="en-US" w:eastAsia="zh-CN"/>
        </w:rPr>
        <w:t>1</w:t>
      </w:r>
    </w:p>
    <w:p w14:paraId="2052B2BB" w14:textId="506A994B" w:rsidR="000D1CDB" w:rsidRPr="00336965" w:rsidRDefault="00A94A09">
      <w:pPr>
        <w:spacing w:after="120"/>
        <w:ind w:left="1985" w:hanging="1985"/>
        <w:rPr>
          <w:rFonts w:ascii="Arial" w:hAnsi="Arial" w:cs="Arial"/>
          <w:sz w:val="22"/>
          <w:lang w:val="en-US" w:eastAsia="zh-CN"/>
        </w:rPr>
      </w:pPr>
      <w:r w:rsidRPr="00336965">
        <w:rPr>
          <w:rFonts w:ascii="Arial" w:eastAsia="MS Mincho" w:hAnsi="Arial" w:cs="Arial"/>
          <w:b/>
          <w:sz w:val="22"/>
          <w:lang w:val="en-US"/>
        </w:rPr>
        <w:t>Source:</w:t>
      </w:r>
      <w:r w:rsidRPr="00336965">
        <w:rPr>
          <w:rFonts w:ascii="Arial" w:eastAsia="MS Mincho" w:hAnsi="Arial" w:cs="Arial"/>
          <w:b/>
          <w:sz w:val="22"/>
          <w:lang w:val="en-US"/>
        </w:rPr>
        <w:tab/>
      </w:r>
      <w:r w:rsidRPr="00336965">
        <w:rPr>
          <w:rFonts w:ascii="Arial" w:hAnsi="Arial" w:cs="Arial"/>
          <w:sz w:val="22"/>
          <w:lang w:val="en-US" w:eastAsia="zh-CN"/>
        </w:rPr>
        <w:t>vivo</w:t>
      </w:r>
    </w:p>
    <w:p w14:paraId="1F9F7086" w14:textId="639DF7D5" w:rsidR="000D1CDB" w:rsidRPr="00336965" w:rsidRDefault="00A94A09">
      <w:pPr>
        <w:spacing w:after="120"/>
        <w:ind w:left="1985" w:hanging="1985"/>
        <w:rPr>
          <w:rFonts w:ascii="Arial" w:eastAsiaTheme="minorEastAsia" w:hAnsi="Arial" w:cs="Arial"/>
          <w:sz w:val="22"/>
          <w:lang w:val="en-US" w:eastAsia="zh-CN"/>
        </w:rPr>
      </w:pPr>
      <w:r w:rsidRPr="00336965">
        <w:rPr>
          <w:rFonts w:ascii="Arial" w:eastAsia="MS Mincho" w:hAnsi="Arial" w:cs="Arial"/>
          <w:b/>
          <w:sz w:val="22"/>
          <w:lang w:val="en-US"/>
        </w:rPr>
        <w:t>Title:</w:t>
      </w:r>
      <w:r w:rsidRPr="00336965">
        <w:rPr>
          <w:rFonts w:ascii="Arial" w:eastAsia="MS Mincho" w:hAnsi="Arial" w:cs="Arial"/>
          <w:b/>
          <w:sz w:val="22"/>
          <w:lang w:val="en-US"/>
        </w:rPr>
        <w:tab/>
      </w:r>
      <w:r w:rsidR="00C51C06" w:rsidRPr="00207A00">
        <w:rPr>
          <w:rFonts w:ascii="Arial" w:eastAsia="MS Mincho" w:hAnsi="Arial" w:cs="Arial"/>
          <w:bCs/>
          <w:sz w:val="22"/>
          <w:lang w:val="en-US" w:eastAsia="zh-CN"/>
        </w:rPr>
        <w:t>WF on TRP_TRS_MIMO_OTA_Ph3</w:t>
      </w:r>
      <w:r w:rsidR="00EE6F24" w:rsidRPr="00207A00">
        <w:rPr>
          <w:rFonts w:ascii="Arial" w:eastAsiaTheme="minorEastAsia" w:hAnsi="Arial" w:cs="Arial" w:hint="eastAsia"/>
          <w:bCs/>
          <w:sz w:val="22"/>
          <w:lang w:val="en-US" w:eastAsia="zh-CN"/>
        </w:rPr>
        <w:t xml:space="preserve"> </w:t>
      </w:r>
    </w:p>
    <w:p w14:paraId="42AC8E2F" w14:textId="32B904CE" w:rsidR="000D1CDB" w:rsidRPr="00336965" w:rsidRDefault="00A94A09">
      <w:pPr>
        <w:spacing w:after="120"/>
        <w:ind w:left="1985" w:hanging="1985"/>
        <w:rPr>
          <w:rFonts w:ascii="Arial" w:eastAsiaTheme="minorEastAsia" w:hAnsi="Arial" w:cs="Arial"/>
          <w:sz w:val="22"/>
          <w:lang w:val="en-US" w:eastAsia="zh-CN"/>
        </w:rPr>
      </w:pPr>
      <w:r w:rsidRPr="00336965">
        <w:rPr>
          <w:rFonts w:ascii="Arial" w:eastAsia="MS Mincho" w:hAnsi="Arial" w:cs="Arial"/>
          <w:b/>
          <w:sz w:val="22"/>
          <w:lang w:val="en-US"/>
        </w:rPr>
        <w:t>Document for:</w:t>
      </w:r>
      <w:r w:rsidRPr="00336965">
        <w:rPr>
          <w:rFonts w:ascii="Arial" w:eastAsia="MS Mincho" w:hAnsi="Arial" w:cs="Arial"/>
          <w:b/>
          <w:sz w:val="22"/>
          <w:lang w:val="en-US"/>
        </w:rPr>
        <w:tab/>
      </w:r>
      <w:r w:rsidR="00401091" w:rsidRPr="00336965">
        <w:rPr>
          <w:rFonts w:ascii="Arial" w:eastAsiaTheme="minorEastAsia" w:hAnsi="Arial" w:cs="Arial"/>
          <w:sz w:val="22"/>
          <w:lang w:val="en-US" w:eastAsia="zh-CN"/>
        </w:rPr>
        <w:t>Approval</w:t>
      </w:r>
    </w:p>
    <w:p w14:paraId="70D7822E" w14:textId="77777777" w:rsidR="000D1CDB" w:rsidRPr="00336965" w:rsidRDefault="00A94A09">
      <w:pPr>
        <w:pStyle w:val="1"/>
        <w:rPr>
          <w:rFonts w:eastAsiaTheme="minorEastAsia"/>
          <w:lang w:val="en-US" w:eastAsia="zh-CN"/>
        </w:rPr>
      </w:pPr>
      <w:r w:rsidRPr="00336965">
        <w:rPr>
          <w:lang w:val="en-US" w:eastAsia="ja-JP"/>
        </w:rPr>
        <w:t>Introduction</w:t>
      </w:r>
    </w:p>
    <w:p w14:paraId="3FAE7C94" w14:textId="39FEAAA7" w:rsidR="008B671E" w:rsidRPr="00336965" w:rsidRDefault="00A94A09" w:rsidP="00847864">
      <w:pPr>
        <w:rPr>
          <w:lang w:val="en-US" w:eastAsia="zh-CN"/>
        </w:rPr>
      </w:pPr>
      <w:r w:rsidRPr="00336965">
        <w:rPr>
          <w:lang w:val="en-US" w:eastAsia="zh-CN"/>
        </w:rPr>
        <w:t xml:space="preserve">This </w:t>
      </w:r>
      <w:r w:rsidR="004A01BB" w:rsidRPr="00336965">
        <w:rPr>
          <w:lang w:val="en-US" w:eastAsia="zh-CN"/>
        </w:rPr>
        <w:t xml:space="preserve">is </w:t>
      </w:r>
      <w:r w:rsidR="00FF7F26" w:rsidRPr="00336965">
        <w:rPr>
          <w:rFonts w:hint="eastAsia"/>
          <w:lang w:val="en-US" w:eastAsia="zh-CN"/>
        </w:rPr>
        <w:t>WF</w:t>
      </w:r>
      <w:r w:rsidRPr="00336965">
        <w:rPr>
          <w:lang w:val="en-US" w:eastAsia="zh-CN"/>
        </w:rPr>
        <w:t xml:space="preserve"> </w:t>
      </w:r>
      <w:r w:rsidR="00A35C53" w:rsidRPr="00336965">
        <w:rPr>
          <w:lang w:val="en-US" w:eastAsia="zh-CN"/>
        </w:rPr>
        <w:t xml:space="preserve">of </w:t>
      </w:r>
      <w:r w:rsidRPr="00336965">
        <w:rPr>
          <w:lang w:val="en-US" w:eastAsia="zh-CN"/>
        </w:rPr>
        <w:t>Rel-19 OTA WI</w:t>
      </w:r>
      <w:r w:rsidR="004A01BB" w:rsidRPr="00336965">
        <w:rPr>
          <w:lang w:val="en-US" w:eastAsia="zh-CN"/>
        </w:rPr>
        <w:t>.</w:t>
      </w:r>
    </w:p>
    <w:p w14:paraId="038C83BB" w14:textId="77777777" w:rsidR="00F617B7" w:rsidRPr="00336965" w:rsidRDefault="00F617B7" w:rsidP="00F617B7">
      <w:pPr>
        <w:pStyle w:val="1"/>
        <w:rPr>
          <w:lang w:val="en-US" w:eastAsia="ja-JP"/>
        </w:rPr>
      </w:pPr>
      <w:r w:rsidRPr="00336965">
        <w:rPr>
          <w:lang w:val="en-US" w:eastAsia="ja-JP"/>
        </w:rPr>
        <w:t>Topic #</w:t>
      </w:r>
      <w:r w:rsidRPr="00336965">
        <w:rPr>
          <w:lang w:val="en-US" w:eastAsia="zh-CN"/>
        </w:rPr>
        <w:t>1</w:t>
      </w:r>
      <w:r w:rsidRPr="00336965">
        <w:rPr>
          <w:lang w:val="en-US" w:eastAsia="ja-JP"/>
        </w:rPr>
        <w:t xml:space="preserve">: </w:t>
      </w:r>
      <w:r w:rsidRPr="00336965">
        <w:rPr>
          <w:lang w:val="en-US" w:eastAsia="zh-CN"/>
        </w:rPr>
        <w:t>Rel-19 OTA test methodologies</w:t>
      </w:r>
    </w:p>
    <w:p w14:paraId="17492E1A" w14:textId="77777777" w:rsidR="00F617B7" w:rsidRPr="00336965" w:rsidRDefault="00F617B7" w:rsidP="00F617B7">
      <w:pPr>
        <w:pStyle w:val="3"/>
        <w:rPr>
          <w:sz w:val="24"/>
          <w:szCs w:val="16"/>
          <w:lang w:val="en-US"/>
        </w:rPr>
      </w:pPr>
      <w:r w:rsidRPr="00336965">
        <w:rPr>
          <w:sz w:val="24"/>
          <w:szCs w:val="16"/>
          <w:lang w:val="en-US"/>
        </w:rPr>
        <w:t xml:space="preserve">Sub-topic 1-1 R19 OTA test methods </w:t>
      </w:r>
    </w:p>
    <w:p w14:paraId="4007A902" w14:textId="77777777" w:rsidR="00F617B7" w:rsidRPr="00336965" w:rsidRDefault="00F617B7" w:rsidP="00F617B7">
      <w:pPr>
        <w:rPr>
          <w:b/>
          <w:u w:val="single"/>
          <w:lang w:val="en-US" w:eastAsia="zh-CN"/>
        </w:rPr>
      </w:pPr>
      <w:r w:rsidRPr="00336965">
        <w:rPr>
          <w:b/>
          <w:u w:val="single"/>
          <w:lang w:val="en-US" w:eastAsia="zh-CN"/>
        </w:rPr>
        <w:t xml:space="preserve">Issue 1-1-3: Discussions on NTN OTA configurations suggested by CTIA for testing time reduction   </w:t>
      </w:r>
    </w:p>
    <w:p w14:paraId="48B323E5" w14:textId="77777777" w:rsidR="00F617B7" w:rsidRPr="00336965" w:rsidRDefault="00F617B7" w:rsidP="00F617B7">
      <w:pPr>
        <w:rPr>
          <w:b/>
          <w:bCs/>
          <w:szCs w:val="24"/>
          <w:lang w:val="en-US" w:eastAsia="zh-CN"/>
        </w:rPr>
      </w:pPr>
      <w:r w:rsidRPr="00336965">
        <w:rPr>
          <w:rFonts w:hint="eastAsia"/>
          <w:b/>
          <w:bCs/>
          <w:szCs w:val="24"/>
          <w:lang w:val="en-US" w:eastAsia="zh-CN"/>
        </w:rPr>
        <w:t>Agreements:</w:t>
      </w:r>
    </w:p>
    <w:p w14:paraId="70D39E5B" w14:textId="6D8344EA" w:rsidR="00F617B7" w:rsidRPr="00336965" w:rsidRDefault="00F617B7" w:rsidP="0067729C">
      <w:pPr>
        <w:pStyle w:val="aff8"/>
        <w:numPr>
          <w:ilvl w:val="0"/>
          <w:numId w:val="6"/>
        </w:numPr>
        <w:ind w:firstLineChars="0"/>
        <w:rPr>
          <w:b/>
          <w:bCs/>
          <w:szCs w:val="24"/>
          <w:lang w:val="en-US" w:eastAsia="zh-CN"/>
        </w:rPr>
      </w:pPr>
      <w:r w:rsidRPr="00336965">
        <w:rPr>
          <w:rFonts w:hint="eastAsia"/>
          <w:b/>
          <w:bCs/>
          <w:szCs w:val="24"/>
          <w:lang w:val="en-US" w:eastAsia="zh-CN"/>
        </w:rPr>
        <w:t>A</w:t>
      </w:r>
      <w:r w:rsidRPr="00336965">
        <w:rPr>
          <w:b/>
          <w:bCs/>
          <w:szCs w:val="24"/>
          <w:lang w:val="en-US" w:eastAsia="zh-CN"/>
        </w:rPr>
        <w:t xml:space="preserve">dopt the CTIA outcome on NB-IoT NTN TRP TRS test time reduction to replace previous configuration or as one alternative. This can be further discussed. </w:t>
      </w:r>
    </w:p>
    <w:p w14:paraId="016EE9CC" w14:textId="77777777" w:rsidR="00F617B7" w:rsidRPr="00336965" w:rsidRDefault="00F617B7" w:rsidP="0067729C">
      <w:pPr>
        <w:pStyle w:val="aff8"/>
        <w:numPr>
          <w:ilvl w:val="0"/>
          <w:numId w:val="6"/>
        </w:numPr>
        <w:ind w:firstLineChars="0"/>
        <w:rPr>
          <w:b/>
          <w:u w:val="single"/>
          <w:lang w:val="en-US" w:eastAsia="zh-CN"/>
        </w:rPr>
      </w:pPr>
      <w:r w:rsidRPr="00336965">
        <w:rPr>
          <w:b/>
          <w:bCs/>
          <w:szCs w:val="24"/>
          <w:lang w:val="en-US" w:eastAsia="zh-CN"/>
        </w:rPr>
        <w:t xml:space="preserve">If this is alternative, this can be selected based on OEM declaration. </w:t>
      </w:r>
    </w:p>
    <w:p w14:paraId="0C5735B0" w14:textId="6D344B2B" w:rsidR="00F617B7" w:rsidRPr="00336965" w:rsidRDefault="00F617B7" w:rsidP="00F617B7">
      <w:pPr>
        <w:rPr>
          <w:b/>
          <w:u w:val="single"/>
          <w:lang w:val="en-US" w:eastAsia="zh-CN"/>
        </w:rPr>
      </w:pPr>
      <w:r w:rsidRPr="00336965">
        <w:rPr>
          <w:b/>
          <w:u w:val="single"/>
          <w:lang w:val="en-US" w:eastAsia="zh-CN"/>
        </w:rPr>
        <w:t xml:space="preserve"> </w:t>
      </w:r>
    </w:p>
    <w:p w14:paraId="3AF4CC4F" w14:textId="77777777" w:rsidR="005B0A22" w:rsidRPr="00336965" w:rsidRDefault="005B0A22" w:rsidP="005B0A22">
      <w:pPr>
        <w:rPr>
          <w:b/>
          <w:u w:val="single"/>
          <w:lang w:val="en-US" w:eastAsia="zh-CN"/>
        </w:rPr>
      </w:pPr>
      <w:r w:rsidRPr="00336965">
        <w:rPr>
          <w:b/>
          <w:u w:val="single"/>
          <w:lang w:val="en-US" w:eastAsia="zh-CN"/>
        </w:rPr>
        <w:t xml:space="preserve">Issue 1-1-4: Discussions on other alternative NTN OTA configurations for testing time reduction   </w:t>
      </w:r>
    </w:p>
    <w:p w14:paraId="5C4EBE13" w14:textId="77777777" w:rsidR="005B0A22" w:rsidRPr="00336965" w:rsidRDefault="005B0A22" w:rsidP="005B0A2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336965">
        <w:rPr>
          <w:rFonts w:eastAsia="宋体"/>
          <w:szCs w:val="24"/>
          <w:lang w:val="en-US" w:eastAsia="zh-CN"/>
        </w:rPr>
        <w:t>Proposals</w:t>
      </w:r>
    </w:p>
    <w:p w14:paraId="53DED4C3" w14:textId="77777777" w:rsidR="005B0A22" w:rsidRPr="00336965"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336965">
        <w:rPr>
          <w:rFonts w:eastAsia="宋体"/>
          <w:b/>
          <w:bCs/>
          <w:szCs w:val="24"/>
          <w:lang w:val="en-US" w:eastAsia="zh-CN"/>
        </w:rPr>
        <w:t>Proposal 1</w:t>
      </w:r>
      <w:r w:rsidRPr="00336965">
        <w:rPr>
          <w:rFonts w:eastAsia="宋体"/>
          <w:szCs w:val="24"/>
          <w:lang w:val="en-US"/>
        </w:rPr>
        <w:t xml:space="preserve">: </w:t>
      </w:r>
      <w:r w:rsidRPr="00336965">
        <w:rPr>
          <w:lang w:val="en-US"/>
        </w:rPr>
        <w:t xml:space="preserve">Consider the </w:t>
      </w:r>
      <w:r w:rsidRPr="00336965">
        <w:rPr>
          <w:noProof/>
          <w:lang w:val="en-US"/>
        </w:rPr>
        <w:t>ephemeris consistency check introduced and adopted in RAN5 specs already as alternate test time reduction approach for Rel-17 NB-IoT NTN OTA testing</w:t>
      </w:r>
      <w:r w:rsidRPr="00336965">
        <w:rPr>
          <w:rFonts w:eastAsia="宋体"/>
          <w:b/>
          <w:bCs/>
          <w:szCs w:val="24"/>
          <w:lang w:val="en-US" w:eastAsia="zh-CN"/>
        </w:rPr>
        <w:t>. (Keysight)</w:t>
      </w:r>
    </w:p>
    <w:p w14:paraId="26953254" w14:textId="77777777" w:rsidR="005B0A22" w:rsidRPr="00336965"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336965">
        <w:rPr>
          <w:b/>
          <w:bCs/>
          <w:lang w:val="en-US" w:eastAsia="zh-CN"/>
        </w:rPr>
        <w:t>Proposal 2:</w:t>
      </w:r>
      <w:r w:rsidRPr="00336965">
        <w:rPr>
          <w:lang w:val="en-US" w:eastAsia="zh-CN"/>
        </w:rPr>
        <w:t xml:space="preserve"> </w:t>
      </w:r>
      <w:r w:rsidRPr="00336965">
        <w:rPr>
          <w:lang w:val="en-US"/>
        </w:rPr>
        <w:t xml:space="preserve">Consider disabling of the HARQ feedback </w:t>
      </w:r>
      <w:r w:rsidRPr="00336965">
        <w:rPr>
          <w:noProof/>
          <w:lang w:val="en-US"/>
        </w:rPr>
        <w:t>as alternate test time reduction approach for Rel-18 and beyond NB-IoT NTN OTA testing</w:t>
      </w:r>
      <w:r w:rsidRPr="00336965">
        <w:rPr>
          <w:noProof/>
          <w:lang w:val="en-US" w:eastAsia="zh-CN"/>
        </w:rPr>
        <w:t xml:space="preserve">. </w:t>
      </w:r>
      <w:r w:rsidRPr="00336965">
        <w:rPr>
          <w:rFonts w:eastAsia="宋体"/>
          <w:b/>
          <w:bCs/>
          <w:szCs w:val="24"/>
          <w:lang w:val="en-US" w:eastAsia="zh-CN"/>
        </w:rPr>
        <w:t>(Keysight)</w:t>
      </w:r>
    </w:p>
    <w:p w14:paraId="44B89329" w14:textId="77777777" w:rsidR="005B0A22" w:rsidRPr="00336965"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336965">
        <w:rPr>
          <w:b/>
          <w:bCs/>
          <w:lang w:val="en-US"/>
        </w:rPr>
        <w:t xml:space="preserve">Proposal </w:t>
      </w:r>
      <w:r w:rsidRPr="00336965">
        <w:rPr>
          <w:b/>
          <w:bCs/>
          <w:lang w:val="en-US"/>
        </w:rPr>
        <w:fldChar w:fldCharType="begin"/>
      </w:r>
      <w:r w:rsidRPr="00336965">
        <w:rPr>
          <w:b/>
          <w:bCs/>
          <w:lang w:val="en-US"/>
        </w:rPr>
        <w:instrText xml:space="preserve"> SEQ Proposal \* ARABIC </w:instrText>
      </w:r>
      <w:r w:rsidRPr="00336965">
        <w:rPr>
          <w:b/>
          <w:bCs/>
          <w:lang w:val="en-US"/>
        </w:rPr>
        <w:fldChar w:fldCharType="separate"/>
      </w:r>
      <w:r w:rsidRPr="00336965">
        <w:rPr>
          <w:b/>
          <w:bCs/>
          <w:noProof/>
          <w:lang w:val="en-US"/>
        </w:rPr>
        <w:t>3</w:t>
      </w:r>
      <w:r w:rsidRPr="00336965">
        <w:rPr>
          <w:b/>
          <w:bCs/>
          <w:lang w:val="en-US"/>
        </w:rPr>
        <w:fldChar w:fldCharType="end"/>
      </w:r>
      <w:r w:rsidRPr="00336965">
        <w:rPr>
          <w:b/>
          <w:bCs/>
          <w:lang w:val="en-US"/>
        </w:rPr>
        <w:t>:</w:t>
      </w:r>
      <w:r w:rsidRPr="00336965">
        <w:rPr>
          <w:lang w:val="en-US"/>
        </w:rPr>
        <w:t xml:space="preserve"> Study whether the</w:t>
      </w:r>
      <w:r w:rsidRPr="00336965">
        <w:rPr>
          <w:noProof/>
          <w:lang w:val="en-US"/>
        </w:rPr>
        <w:t xml:space="preserve"> ephemeris consistency check for NR NTN OTA testing is needed for GSO and/or whether the test time without this consistency check is acceptable</w:t>
      </w:r>
      <w:r w:rsidRPr="00336965">
        <w:rPr>
          <w:noProof/>
          <w:lang w:val="en-US" w:eastAsia="zh-CN"/>
        </w:rPr>
        <w:t xml:space="preserve">. </w:t>
      </w:r>
      <w:r w:rsidRPr="00336965">
        <w:rPr>
          <w:rFonts w:eastAsia="宋体"/>
          <w:b/>
          <w:bCs/>
          <w:szCs w:val="24"/>
          <w:lang w:val="en-US" w:eastAsia="zh-CN"/>
        </w:rPr>
        <w:t>(Keysight)</w:t>
      </w:r>
    </w:p>
    <w:p w14:paraId="77F27325" w14:textId="77777777" w:rsidR="005B0A22" w:rsidRPr="00336965"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bookmarkStart w:id="1" w:name="_Ref213310540"/>
      <w:r w:rsidRPr="00336965">
        <w:rPr>
          <w:b/>
          <w:bCs/>
          <w:lang w:val="en-US"/>
        </w:rPr>
        <w:t xml:space="preserve">Proposal </w:t>
      </w:r>
      <w:r w:rsidRPr="00336965">
        <w:rPr>
          <w:b/>
          <w:bCs/>
          <w:lang w:val="en-US"/>
        </w:rPr>
        <w:fldChar w:fldCharType="begin"/>
      </w:r>
      <w:r w:rsidRPr="00336965">
        <w:rPr>
          <w:b/>
          <w:bCs/>
          <w:lang w:val="en-US"/>
        </w:rPr>
        <w:instrText xml:space="preserve"> SEQ Proposal \* ARABIC </w:instrText>
      </w:r>
      <w:r w:rsidRPr="00336965">
        <w:rPr>
          <w:b/>
          <w:bCs/>
          <w:lang w:val="en-US"/>
        </w:rPr>
        <w:fldChar w:fldCharType="separate"/>
      </w:r>
      <w:r w:rsidRPr="00336965">
        <w:rPr>
          <w:b/>
          <w:bCs/>
          <w:noProof/>
          <w:lang w:val="en-US"/>
        </w:rPr>
        <w:t>4</w:t>
      </w:r>
      <w:r w:rsidRPr="00336965">
        <w:rPr>
          <w:b/>
          <w:bCs/>
          <w:lang w:val="en-US"/>
        </w:rPr>
        <w:fldChar w:fldCharType="end"/>
      </w:r>
      <w:r w:rsidRPr="00336965">
        <w:rPr>
          <w:b/>
          <w:bCs/>
          <w:lang w:val="en-US"/>
        </w:rPr>
        <w:t>:</w:t>
      </w:r>
      <w:r w:rsidRPr="00336965">
        <w:rPr>
          <w:lang w:val="en-US"/>
        </w:rPr>
        <w:t xml:space="preserve"> F</w:t>
      </w:r>
      <w:r w:rsidRPr="00336965">
        <w:rPr>
          <w:noProof/>
          <w:lang w:val="en-US"/>
        </w:rPr>
        <w:t>or devices that support both NGSO and GSO, the test equipment in the OTA test environment for the NR NTN OTA TC shall emulate the signal with constant doppler and constant delay (per RAN5 agreeements) according to ephemeris for NGSO (which LEO is FFS)</w:t>
      </w:r>
      <w:bookmarkEnd w:id="1"/>
      <w:r w:rsidRPr="00336965">
        <w:rPr>
          <w:noProof/>
          <w:lang w:val="en-US" w:eastAsia="zh-CN"/>
        </w:rPr>
        <w:t xml:space="preserve">. </w:t>
      </w:r>
      <w:r w:rsidRPr="00336965">
        <w:rPr>
          <w:rFonts w:eastAsia="宋体"/>
          <w:b/>
          <w:bCs/>
          <w:szCs w:val="24"/>
          <w:lang w:val="en-US" w:eastAsia="zh-CN"/>
        </w:rPr>
        <w:t>(Keysight)</w:t>
      </w:r>
    </w:p>
    <w:p w14:paraId="2B3837D2" w14:textId="06A7A5CC" w:rsidR="005B0A22" w:rsidRPr="00336965" w:rsidRDefault="005B0A22" w:rsidP="005B0A22">
      <w:pPr>
        <w:spacing w:after="120"/>
        <w:rPr>
          <w:szCs w:val="24"/>
          <w:lang w:val="en-US" w:eastAsia="zh-CN"/>
        </w:rPr>
      </w:pPr>
      <w:r w:rsidRPr="00336965">
        <w:rPr>
          <w:rFonts w:hint="eastAsia"/>
          <w:szCs w:val="24"/>
          <w:lang w:val="en-US" w:eastAsia="zh-CN"/>
        </w:rPr>
        <w:t xml:space="preserve">Way </w:t>
      </w:r>
      <w:r w:rsidRPr="00336965">
        <w:rPr>
          <w:szCs w:val="24"/>
          <w:lang w:val="en-US" w:eastAsia="zh-CN"/>
        </w:rPr>
        <w:t>Forward</w:t>
      </w:r>
      <w:r w:rsidRPr="00336965">
        <w:rPr>
          <w:rFonts w:hint="eastAsia"/>
          <w:szCs w:val="24"/>
          <w:lang w:val="en-US" w:eastAsia="zh-CN"/>
        </w:rPr>
        <w:t>:</w:t>
      </w:r>
    </w:p>
    <w:p w14:paraId="26C243FD" w14:textId="7E77ECEC" w:rsidR="005B0A22" w:rsidRPr="00336965" w:rsidRDefault="005B0A22" w:rsidP="005B0A22">
      <w:pPr>
        <w:pStyle w:val="aff8"/>
        <w:numPr>
          <w:ilvl w:val="1"/>
          <w:numId w:val="2"/>
        </w:numPr>
        <w:overflowPunct/>
        <w:autoSpaceDE/>
        <w:autoSpaceDN/>
        <w:adjustRightInd/>
        <w:spacing w:after="120"/>
        <w:ind w:firstLineChars="0"/>
        <w:textAlignment w:val="auto"/>
        <w:rPr>
          <w:rFonts w:eastAsia="宋体"/>
          <w:szCs w:val="24"/>
          <w:lang w:val="en-US" w:eastAsia="zh-CN"/>
        </w:rPr>
      </w:pPr>
      <w:r w:rsidRPr="00336965">
        <w:rPr>
          <w:rFonts w:eastAsia="宋体" w:hint="eastAsia"/>
          <w:szCs w:val="24"/>
          <w:lang w:val="en-US" w:eastAsia="zh-CN"/>
        </w:rPr>
        <w:t>RAN4 could further discuss above proposals.</w:t>
      </w:r>
    </w:p>
    <w:p w14:paraId="660C5E5A" w14:textId="77777777" w:rsidR="00F617B7" w:rsidRPr="00336965" w:rsidRDefault="00F617B7" w:rsidP="00847864">
      <w:pPr>
        <w:rPr>
          <w:lang w:val="en-US" w:eastAsia="zh-CN"/>
        </w:rPr>
      </w:pPr>
    </w:p>
    <w:p w14:paraId="3F6F95F5" w14:textId="740B7EDF" w:rsidR="002D2E86" w:rsidRPr="00336965" w:rsidRDefault="002D2E86" w:rsidP="002D2E86">
      <w:pPr>
        <w:pStyle w:val="1"/>
        <w:rPr>
          <w:lang w:val="en-US" w:eastAsia="ja-JP"/>
        </w:rPr>
      </w:pPr>
      <w:r w:rsidRPr="00336965">
        <w:rPr>
          <w:lang w:val="en-US" w:eastAsia="ja-JP"/>
        </w:rPr>
        <w:t>Topic #</w:t>
      </w:r>
      <w:r w:rsidR="001124A0" w:rsidRPr="00336965">
        <w:rPr>
          <w:lang w:val="en-US" w:eastAsia="zh-CN"/>
        </w:rPr>
        <w:t>2</w:t>
      </w:r>
      <w:r w:rsidRPr="00336965">
        <w:rPr>
          <w:lang w:val="en-US" w:eastAsia="ja-JP"/>
        </w:rPr>
        <w:t xml:space="preserve">: </w:t>
      </w:r>
      <w:r w:rsidR="00477C67" w:rsidRPr="00336965">
        <w:rPr>
          <w:lang w:val="en-US" w:eastAsia="zh-CN"/>
        </w:rPr>
        <w:t xml:space="preserve">Rel-19 </w:t>
      </w:r>
      <w:r w:rsidR="00264AD0" w:rsidRPr="00336965">
        <w:rPr>
          <w:lang w:val="en-US" w:eastAsia="zh-CN"/>
        </w:rPr>
        <w:t>OTA</w:t>
      </w:r>
      <w:r w:rsidRPr="00336965">
        <w:rPr>
          <w:lang w:val="en-US" w:eastAsia="zh-CN"/>
        </w:rPr>
        <w:t xml:space="preserve"> requirements </w:t>
      </w:r>
    </w:p>
    <w:p w14:paraId="5775F50D" w14:textId="77777777" w:rsidR="005B0A22" w:rsidRPr="00336965" w:rsidRDefault="005B0A22" w:rsidP="005B0A22">
      <w:pPr>
        <w:pStyle w:val="3"/>
        <w:rPr>
          <w:sz w:val="24"/>
          <w:szCs w:val="16"/>
          <w:lang w:val="en-US"/>
        </w:rPr>
      </w:pPr>
      <w:r w:rsidRPr="00336965">
        <w:rPr>
          <w:sz w:val="24"/>
          <w:szCs w:val="16"/>
          <w:lang w:val="en-US"/>
        </w:rPr>
        <w:t xml:space="preserve">Sub-topic 2-1 1Tx FR1 TRP TRS requirements </w:t>
      </w:r>
    </w:p>
    <w:p w14:paraId="400109BC" w14:textId="77777777" w:rsidR="0003670F" w:rsidRPr="00336965" w:rsidRDefault="0003670F" w:rsidP="0003670F">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w:t>
      </w:r>
      <w:r w:rsidRPr="00336965">
        <w:rPr>
          <w:b/>
          <w:u w:val="single"/>
          <w:lang w:val="en-US" w:eastAsia="zh-CN"/>
        </w:rPr>
        <w:t>1</w:t>
      </w:r>
      <w:r w:rsidRPr="00336965">
        <w:rPr>
          <w:b/>
          <w:u w:val="single"/>
          <w:lang w:val="en-US" w:eastAsia="ko-KR"/>
        </w:rPr>
        <w:t>-</w:t>
      </w:r>
      <w:r w:rsidRPr="00336965">
        <w:rPr>
          <w:b/>
          <w:u w:val="single"/>
          <w:lang w:val="en-US" w:eastAsia="zh-CN"/>
        </w:rPr>
        <w:t>1</w:t>
      </w:r>
      <w:r w:rsidRPr="00336965">
        <w:rPr>
          <w:b/>
          <w:u w:val="single"/>
          <w:lang w:val="en-US" w:eastAsia="ko-KR"/>
        </w:rPr>
        <w:t xml:space="preserve">: </w:t>
      </w:r>
      <w:r w:rsidRPr="00336965">
        <w:rPr>
          <w:rFonts w:eastAsiaTheme="minorEastAsia"/>
          <w:b/>
          <w:bCs/>
          <w:u w:val="single"/>
          <w:lang w:val="en-US" w:eastAsia="zh-CN"/>
        </w:rPr>
        <w:t xml:space="preserve">LS from RAN5 on Rel-19 </w:t>
      </w:r>
      <w:r w:rsidRPr="00336965">
        <w:rPr>
          <w:b/>
          <w:u w:val="single"/>
          <w:lang w:val="en-US" w:eastAsia="zh-CN"/>
        </w:rPr>
        <w:t xml:space="preserve">   </w:t>
      </w:r>
    </w:p>
    <w:p w14:paraId="2E0EE570" w14:textId="71F16BCC" w:rsidR="0003670F" w:rsidRPr="00336965" w:rsidRDefault="0003670F" w:rsidP="0003670F">
      <w:pPr>
        <w:rPr>
          <w:b/>
          <w:lang w:val="en-US" w:eastAsia="zh-CN"/>
        </w:rPr>
      </w:pPr>
      <w:r w:rsidRPr="00336965">
        <w:rPr>
          <w:rFonts w:hint="eastAsia"/>
          <w:b/>
          <w:lang w:val="en-US" w:eastAsia="zh-CN"/>
        </w:rPr>
        <w:t>Agreements:</w:t>
      </w:r>
    </w:p>
    <w:p w14:paraId="13EEF29C" w14:textId="575104D9" w:rsidR="005B0A22" w:rsidRPr="00336965" w:rsidRDefault="0003670F" w:rsidP="0067729C">
      <w:pPr>
        <w:pStyle w:val="aff8"/>
        <w:numPr>
          <w:ilvl w:val="0"/>
          <w:numId w:val="6"/>
        </w:numPr>
        <w:ind w:firstLineChars="0"/>
        <w:rPr>
          <w:b/>
          <w:bCs/>
          <w:szCs w:val="24"/>
          <w:lang w:val="en-US" w:eastAsia="zh-CN"/>
        </w:rPr>
      </w:pPr>
      <w:r w:rsidRPr="00336965">
        <w:rPr>
          <w:rFonts w:hint="eastAsia"/>
          <w:b/>
          <w:bCs/>
          <w:szCs w:val="24"/>
          <w:lang w:val="en-US" w:eastAsia="zh-CN"/>
        </w:rPr>
        <w:t>N</w:t>
      </w:r>
      <w:r w:rsidRPr="00336965">
        <w:rPr>
          <w:b/>
          <w:bCs/>
          <w:szCs w:val="24"/>
          <w:lang w:val="en-US" w:eastAsia="zh-CN"/>
        </w:rPr>
        <w:t xml:space="preserve">o need to update the TT value, it has been concluded for all FR1 bands. </w:t>
      </w:r>
      <w:r w:rsidRPr="00336965">
        <w:rPr>
          <w:rFonts w:hint="eastAsia"/>
          <w:b/>
          <w:bCs/>
          <w:szCs w:val="24"/>
          <w:lang w:val="en-US" w:eastAsia="zh-CN"/>
        </w:rPr>
        <w:t>This information can be shared to RAN5 next meeting potentially with concluded requirements.</w:t>
      </w:r>
    </w:p>
    <w:p w14:paraId="0A2BFF3F" w14:textId="77777777" w:rsidR="005B0A22" w:rsidRPr="00336965" w:rsidRDefault="005B0A22" w:rsidP="005B0A22">
      <w:pPr>
        <w:rPr>
          <w:lang w:val="en-US" w:eastAsia="zh-CN"/>
        </w:rPr>
      </w:pPr>
    </w:p>
    <w:p w14:paraId="2DA0A1C3" w14:textId="0D2B457D" w:rsidR="00506E8B" w:rsidRPr="00336965" w:rsidRDefault="00281D6B" w:rsidP="00D63F78">
      <w:pPr>
        <w:rPr>
          <w:b/>
          <w:u w:val="single"/>
          <w:lang w:val="en-US" w:eastAsia="zh-CN"/>
        </w:rPr>
      </w:pPr>
      <w:r w:rsidRPr="00336965">
        <w:rPr>
          <w:b/>
          <w:u w:val="single"/>
          <w:lang w:val="en-US" w:eastAsia="ko-KR"/>
        </w:rPr>
        <w:t xml:space="preserve">Issue </w:t>
      </w:r>
      <w:r w:rsidR="001124A0" w:rsidRPr="00336965">
        <w:rPr>
          <w:b/>
          <w:u w:val="single"/>
          <w:lang w:val="en-US" w:eastAsia="zh-CN"/>
        </w:rPr>
        <w:t>2</w:t>
      </w:r>
      <w:r w:rsidRPr="00336965">
        <w:rPr>
          <w:b/>
          <w:u w:val="single"/>
          <w:lang w:val="en-US" w:eastAsia="ko-KR"/>
        </w:rPr>
        <w:t>-</w:t>
      </w:r>
      <w:r w:rsidR="00436265" w:rsidRPr="00336965">
        <w:rPr>
          <w:b/>
          <w:u w:val="single"/>
          <w:lang w:val="en-US" w:eastAsia="ko-KR"/>
        </w:rPr>
        <w:t>1</w:t>
      </w:r>
      <w:r w:rsidRPr="00336965">
        <w:rPr>
          <w:b/>
          <w:u w:val="single"/>
          <w:lang w:val="en-US" w:eastAsia="ko-KR"/>
        </w:rPr>
        <w:t>-</w:t>
      </w:r>
      <w:r w:rsidR="001124A0" w:rsidRPr="00336965">
        <w:rPr>
          <w:b/>
          <w:u w:val="single"/>
          <w:lang w:val="en-US" w:eastAsia="zh-CN"/>
        </w:rPr>
        <w:t>2</w:t>
      </w:r>
      <w:r w:rsidRPr="00336965">
        <w:rPr>
          <w:b/>
          <w:u w:val="single"/>
          <w:lang w:val="en-US" w:eastAsia="ko-KR"/>
        </w:rPr>
        <w:t xml:space="preserve">: </w:t>
      </w:r>
      <w:r w:rsidR="004D6EF6" w:rsidRPr="00336965">
        <w:rPr>
          <w:b/>
          <w:u w:val="single"/>
          <w:lang w:val="en-US" w:eastAsia="zh-CN"/>
        </w:rPr>
        <w:t>Analysis</w:t>
      </w:r>
      <w:r w:rsidR="00A13EF6" w:rsidRPr="00336965">
        <w:rPr>
          <w:b/>
          <w:u w:val="single"/>
          <w:lang w:val="en-US" w:eastAsia="ko-KR"/>
        </w:rPr>
        <w:t xml:space="preserve"> of Rel-19 measurement campaign</w:t>
      </w:r>
      <w:r w:rsidRPr="00336965">
        <w:rPr>
          <w:b/>
          <w:u w:val="single"/>
          <w:lang w:val="en-US" w:eastAsia="ko-KR"/>
        </w:rPr>
        <w:t xml:space="preserve">   </w:t>
      </w:r>
    </w:p>
    <w:p w14:paraId="708919EF" w14:textId="0F95EBDB" w:rsidR="00A20A58" w:rsidRPr="00336965" w:rsidRDefault="00764997" w:rsidP="00D63F78">
      <w:pPr>
        <w:rPr>
          <w:b/>
          <w:lang w:val="en-US" w:eastAsia="zh-CN"/>
        </w:rPr>
      </w:pPr>
      <w:r w:rsidRPr="00336965">
        <w:rPr>
          <w:b/>
          <w:lang w:val="en-US" w:eastAsia="zh-CN"/>
        </w:rPr>
        <w:t>Way forward</w:t>
      </w:r>
      <w:r w:rsidRPr="00336965">
        <w:rPr>
          <w:b/>
          <w:lang w:val="en-US" w:eastAsia="zh-CN"/>
        </w:rPr>
        <w:t>：</w:t>
      </w:r>
    </w:p>
    <w:p w14:paraId="50FC0CE1" w14:textId="6ADC824E" w:rsidR="00524EFF" w:rsidRPr="00336965" w:rsidRDefault="00336965" w:rsidP="0067729C">
      <w:pPr>
        <w:pStyle w:val="aff8"/>
        <w:numPr>
          <w:ilvl w:val="0"/>
          <w:numId w:val="10"/>
        </w:numPr>
        <w:ind w:firstLineChars="0"/>
        <w:rPr>
          <w:b/>
          <w:lang w:val="en-US" w:eastAsia="zh-CN"/>
        </w:rPr>
      </w:pPr>
      <w:r w:rsidRPr="00336965">
        <w:rPr>
          <w:rFonts w:hint="eastAsia"/>
          <w:b/>
          <w:lang w:val="en-US" w:eastAsia="zh-CN"/>
        </w:rPr>
        <w:t>T</w:t>
      </w:r>
      <w:r w:rsidR="00A20A58" w:rsidRPr="00336965">
        <w:rPr>
          <w:b/>
          <w:lang w:val="en-US" w:eastAsia="zh-CN"/>
        </w:rPr>
        <w:t xml:space="preserve">he </w:t>
      </w:r>
      <w:r w:rsidR="00207A00">
        <w:rPr>
          <w:rFonts w:hint="eastAsia"/>
          <w:b/>
          <w:lang w:val="en-US" w:eastAsia="zh-CN"/>
        </w:rPr>
        <w:t xml:space="preserve">Rel-19 </w:t>
      </w:r>
      <w:r w:rsidR="00A20A58" w:rsidRPr="00336965">
        <w:rPr>
          <w:b/>
          <w:lang w:val="en-US" w:eastAsia="zh-CN"/>
        </w:rPr>
        <w:t>data pool is concluded (</w:t>
      </w:r>
      <w:r w:rsidR="00416D40" w:rsidRPr="00336965">
        <w:rPr>
          <w:rFonts w:hint="eastAsia"/>
          <w:b/>
          <w:lang w:val="en-US" w:eastAsia="zh-CN"/>
        </w:rPr>
        <w:t>T</w:t>
      </w:r>
      <w:r w:rsidR="00A20A58" w:rsidRPr="00336965">
        <w:rPr>
          <w:b/>
          <w:lang w:val="en-US" w:eastAsia="zh-CN"/>
        </w:rPr>
        <w:t xml:space="preserve">he Thresholds value </w:t>
      </w:r>
      <w:r w:rsidR="00F82FBA" w:rsidRPr="00336965">
        <w:rPr>
          <w:b/>
          <w:lang w:val="en-US" w:eastAsia="zh-CN"/>
        </w:rPr>
        <w:t xml:space="preserve">in Issue 3-1-6 agreed last meeting </w:t>
      </w:r>
      <w:r w:rsidR="00416D40" w:rsidRPr="00336965">
        <w:rPr>
          <w:rFonts w:hint="eastAsia"/>
          <w:b/>
          <w:lang w:val="en-US" w:eastAsia="zh-CN"/>
        </w:rPr>
        <w:t xml:space="preserve">WF </w:t>
      </w:r>
      <w:r w:rsidR="00A20A58" w:rsidRPr="00336965">
        <w:rPr>
          <w:b/>
          <w:lang w:val="en-US" w:eastAsia="zh-CN"/>
        </w:rPr>
        <w:t>are met and no issue identified).</w:t>
      </w:r>
      <w:r w:rsidR="00764997" w:rsidRPr="00336965">
        <w:rPr>
          <w:b/>
          <w:lang w:val="en-US" w:eastAsia="zh-CN"/>
        </w:rPr>
        <w:t xml:space="preserve"> </w:t>
      </w:r>
      <w:r w:rsidR="00A20A58" w:rsidRPr="00336965">
        <w:rPr>
          <w:b/>
          <w:lang w:val="en-US" w:eastAsia="zh-CN"/>
        </w:rPr>
        <w:t xml:space="preserve">No new devices </w:t>
      </w:r>
      <w:r w:rsidR="00207A00">
        <w:rPr>
          <w:rFonts w:hint="eastAsia"/>
          <w:b/>
          <w:lang w:val="en-US" w:eastAsia="zh-CN"/>
        </w:rPr>
        <w:t xml:space="preserve">measurement results </w:t>
      </w:r>
      <w:r w:rsidR="00A20A58" w:rsidRPr="00336965">
        <w:rPr>
          <w:b/>
          <w:lang w:val="en-US" w:eastAsia="zh-CN"/>
        </w:rPr>
        <w:t xml:space="preserve">are allowed for Rel-19 measurement campaign. </w:t>
      </w:r>
    </w:p>
    <w:p w14:paraId="307FA2C0" w14:textId="0CD475CF" w:rsidR="00847864" w:rsidRPr="00282B70" w:rsidRDefault="00EA3E78" w:rsidP="00D63F78">
      <w:pPr>
        <w:pStyle w:val="aff8"/>
        <w:numPr>
          <w:ilvl w:val="0"/>
          <w:numId w:val="10"/>
        </w:numPr>
        <w:ind w:firstLineChars="0"/>
        <w:rPr>
          <w:b/>
          <w:lang w:val="en-US" w:eastAsia="zh-CN"/>
        </w:rPr>
      </w:pPr>
      <w:r w:rsidRPr="00336965">
        <w:rPr>
          <w:rFonts w:hint="eastAsia"/>
          <w:b/>
          <w:lang w:val="en-US" w:eastAsia="zh-CN"/>
        </w:rPr>
        <w:t xml:space="preserve">The analysis of Rel-19 measurement campaign is presented in </w:t>
      </w:r>
      <w:r w:rsidRPr="00336965">
        <w:rPr>
          <w:b/>
          <w:lang w:val="en-US" w:eastAsia="zh-CN"/>
        </w:rPr>
        <w:t>R4-2520728</w:t>
      </w:r>
      <w:r w:rsidR="002265F7" w:rsidRPr="00336965">
        <w:rPr>
          <w:rFonts w:hint="eastAsia"/>
          <w:b/>
          <w:lang w:val="en-US" w:eastAsia="zh-CN"/>
        </w:rPr>
        <w:t>.</w:t>
      </w:r>
    </w:p>
    <w:p w14:paraId="2447F9FA" w14:textId="77777777" w:rsidR="007856FE" w:rsidRPr="00336965" w:rsidRDefault="007856FE" w:rsidP="00D63F78">
      <w:pPr>
        <w:rPr>
          <w:b/>
          <w:u w:val="single"/>
          <w:lang w:val="en-US" w:eastAsia="zh-CN"/>
        </w:rPr>
      </w:pPr>
    </w:p>
    <w:p w14:paraId="3653D92C" w14:textId="6367DF4D" w:rsidR="00077E33" w:rsidRPr="00336965" w:rsidRDefault="006A70AF" w:rsidP="00A10768">
      <w:pPr>
        <w:rPr>
          <w:b/>
          <w:u w:val="single"/>
          <w:lang w:val="en-US" w:eastAsia="zh-CN"/>
        </w:rPr>
      </w:pPr>
      <w:r w:rsidRPr="00336965">
        <w:rPr>
          <w:b/>
          <w:u w:val="single"/>
          <w:lang w:val="en-US" w:eastAsia="ko-KR"/>
        </w:rPr>
        <w:t xml:space="preserve">Issue </w:t>
      </w:r>
      <w:r w:rsidR="001124A0" w:rsidRPr="00336965">
        <w:rPr>
          <w:b/>
          <w:u w:val="single"/>
          <w:lang w:val="en-US" w:eastAsia="zh-CN"/>
        </w:rPr>
        <w:t>2</w:t>
      </w:r>
      <w:r w:rsidRPr="00336965">
        <w:rPr>
          <w:b/>
          <w:u w:val="single"/>
          <w:lang w:val="en-US" w:eastAsia="ko-KR"/>
        </w:rPr>
        <w:t>-</w:t>
      </w:r>
      <w:r w:rsidR="00EC6623" w:rsidRPr="00336965">
        <w:rPr>
          <w:b/>
          <w:u w:val="single"/>
          <w:lang w:val="en-US" w:eastAsia="zh-CN"/>
        </w:rPr>
        <w:t>1</w:t>
      </w:r>
      <w:r w:rsidRPr="00336965">
        <w:rPr>
          <w:b/>
          <w:u w:val="single"/>
          <w:lang w:val="en-US" w:eastAsia="ko-KR"/>
        </w:rPr>
        <w:t>-</w:t>
      </w:r>
      <w:r w:rsidR="001124A0" w:rsidRPr="00336965">
        <w:rPr>
          <w:b/>
          <w:u w:val="single"/>
          <w:lang w:val="en-US" w:eastAsia="zh-CN"/>
        </w:rPr>
        <w:t>3</w:t>
      </w:r>
      <w:r w:rsidRPr="00336965">
        <w:rPr>
          <w:b/>
          <w:u w:val="single"/>
          <w:lang w:val="en-US" w:eastAsia="ko-KR"/>
        </w:rPr>
        <w:t xml:space="preserve">: </w:t>
      </w:r>
      <w:r w:rsidR="00EC6623" w:rsidRPr="00336965">
        <w:rPr>
          <w:rFonts w:eastAsiaTheme="minorEastAsia"/>
          <w:b/>
          <w:bCs/>
          <w:u w:val="single"/>
          <w:lang w:val="en-US" w:eastAsia="zh-CN"/>
        </w:rPr>
        <w:t>D</w:t>
      </w:r>
      <w:r w:rsidRPr="00336965">
        <w:rPr>
          <w:rFonts w:eastAsiaTheme="minorEastAsia"/>
          <w:b/>
          <w:bCs/>
          <w:u w:val="single"/>
          <w:lang w:val="en-US" w:eastAsia="zh-CN"/>
        </w:rPr>
        <w:t>evice information collection</w:t>
      </w:r>
      <w:r w:rsidR="00EC6623" w:rsidRPr="00336965">
        <w:rPr>
          <w:rFonts w:eastAsiaTheme="minorEastAsia"/>
          <w:b/>
          <w:bCs/>
          <w:u w:val="single"/>
          <w:lang w:val="en-US" w:eastAsia="zh-CN"/>
        </w:rPr>
        <w:t xml:space="preserve"> update</w:t>
      </w:r>
      <w:r w:rsidRPr="00336965">
        <w:rPr>
          <w:b/>
          <w:u w:val="single"/>
          <w:lang w:val="en-US" w:eastAsia="zh-CN"/>
        </w:rPr>
        <w:t xml:space="preserve">   </w:t>
      </w:r>
    </w:p>
    <w:p w14:paraId="0FC98F9D" w14:textId="7725A948" w:rsidR="00847864" w:rsidRPr="00336965" w:rsidRDefault="00981E0E" w:rsidP="00905ED2">
      <w:pPr>
        <w:spacing w:after="100"/>
        <w:rPr>
          <w:rFonts w:eastAsia="Heiti SC Light"/>
          <w:color w:val="000000" w:themeColor="text1"/>
          <w:lang w:val="en-US" w:eastAsia="zh-CN"/>
        </w:rPr>
      </w:pPr>
      <w:r w:rsidRPr="00336965">
        <w:rPr>
          <w:rFonts w:eastAsia="Heiti SC Light" w:hint="eastAsia"/>
          <w:color w:val="000000" w:themeColor="text1"/>
          <w:lang w:val="en-US" w:eastAsia="zh-CN"/>
        </w:rPr>
        <w:t xml:space="preserve">Moderator: </w:t>
      </w:r>
      <w:r w:rsidR="00847864" w:rsidRPr="00336965">
        <w:rPr>
          <w:rFonts w:eastAsia="Heiti SC Light" w:hint="eastAsia"/>
          <w:color w:val="000000" w:themeColor="text1"/>
          <w:lang w:val="en-US" w:eastAsia="zh-CN"/>
        </w:rPr>
        <w:t>The following analysis provided by MCC in RAN4 reflector:</w:t>
      </w:r>
    </w:p>
    <w:p w14:paraId="46828F6A" w14:textId="16A1ED65" w:rsidR="00A10768" w:rsidRPr="00336965" w:rsidRDefault="00BF5B39" w:rsidP="00BF5B39">
      <w:pPr>
        <w:spacing w:after="100"/>
        <w:jc w:val="center"/>
        <w:rPr>
          <w:rFonts w:eastAsia="Heiti SC Light"/>
          <w:color w:val="000000" w:themeColor="text1"/>
          <w:lang w:val="en-US" w:eastAsia="zh-CN"/>
        </w:rPr>
      </w:pPr>
      <w:r w:rsidRPr="00336965">
        <w:rPr>
          <w:rFonts w:eastAsia="Heiti SC Light"/>
          <w:noProof/>
          <w:color w:val="000000" w:themeColor="text1"/>
          <w:lang w:val="en-US" w:eastAsia="zh-CN"/>
        </w:rPr>
        <w:drawing>
          <wp:inline distT="0" distB="0" distL="0" distR="0" wp14:anchorId="5D1D0006" wp14:editId="2F7DDF1B">
            <wp:extent cx="3303639" cy="4537187"/>
            <wp:effectExtent l="0" t="0" r="0" b="0"/>
            <wp:docPr id="77762226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622262" name="图片 1" descr="表格&#10;&#10;AI 生成的内容可能不正确。"/>
                    <pic:cNvPicPr/>
                  </pic:nvPicPr>
                  <pic:blipFill>
                    <a:blip r:embed="rId13"/>
                    <a:stretch>
                      <a:fillRect/>
                    </a:stretch>
                  </pic:blipFill>
                  <pic:spPr>
                    <a:xfrm>
                      <a:off x="0" y="0"/>
                      <a:ext cx="3306932" cy="4541710"/>
                    </a:xfrm>
                    <a:prstGeom prst="rect">
                      <a:avLst/>
                    </a:prstGeom>
                  </pic:spPr>
                </pic:pic>
              </a:graphicData>
            </a:graphic>
          </wp:inline>
        </w:drawing>
      </w:r>
    </w:p>
    <w:p w14:paraId="2876A74B" w14:textId="77777777" w:rsidR="00A10768" w:rsidRPr="00336965" w:rsidRDefault="00A10768" w:rsidP="00905ED2">
      <w:pPr>
        <w:spacing w:after="100"/>
        <w:rPr>
          <w:rFonts w:eastAsia="Heiti SC Light"/>
          <w:color w:val="000000" w:themeColor="text1"/>
          <w:lang w:val="en-US" w:eastAsia="zh-CN"/>
        </w:rPr>
      </w:pPr>
    </w:p>
    <w:p w14:paraId="57A1C80A" w14:textId="77777777" w:rsidR="00A10768" w:rsidRPr="00336965" w:rsidRDefault="00A10768" w:rsidP="00905ED2">
      <w:pPr>
        <w:spacing w:after="100"/>
        <w:rPr>
          <w:rFonts w:eastAsia="Heiti SC Light"/>
          <w:b/>
          <w:bCs/>
          <w:lang w:val="en-US" w:eastAsia="zh-CN"/>
        </w:rPr>
      </w:pPr>
      <w:r w:rsidRPr="00336965">
        <w:rPr>
          <w:rFonts w:eastAsia="Heiti SC Light"/>
          <w:b/>
          <w:bCs/>
          <w:lang w:val="en-US" w:eastAsia="zh-CN"/>
        </w:rPr>
        <w:t>Agreements:</w:t>
      </w:r>
    </w:p>
    <w:p w14:paraId="3CDC14C7" w14:textId="53CA324D" w:rsidR="000304A7" w:rsidRPr="00336965" w:rsidRDefault="00A10768" w:rsidP="0067729C">
      <w:pPr>
        <w:pStyle w:val="aff8"/>
        <w:numPr>
          <w:ilvl w:val="0"/>
          <w:numId w:val="9"/>
        </w:numPr>
        <w:spacing w:after="100"/>
        <w:ind w:firstLineChars="0"/>
        <w:rPr>
          <w:rFonts w:eastAsia="Heiti SC Light"/>
          <w:b/>
          <w:bCs/>
          <w:lang w:val="en-US" w:eastAsia="zh-CN"/>
        </w:rPr>
      </w:pPr>
      <w:r w:rsidRPr="00336965">
        <w:rPr>
          <w:rFonts w:eastAsia="Heiti SC Light"/>
          <w:b/>
          <w:bCs/>
          <w:lang w:val="en-US" w:eastAsia="zh-CN"/>
        </w:rPr>
        <w:t>With the analysis of UE information statistics by</w:t>
      </w:r>
      <w:r w:rsidR="00201A81" w:rsidRPr="00336965">
        <w:rPr>
          <w:rFonts w:eastAsia="Heiti SC Light"/>
          <w:b/>
          <w:bCs/>
          <w:lang w:val="en-US" w:eastAsia="zh-CN"/>
        </w:rPr>
        <w:t xml:space="preserve"> MCC, </w:t>
      </w:r>
      <w:r w:rsidRPr="00336965">
        <w:rPr>
          <w:rFonts w:eastAsia="Heiti SC Light"/>
          <w:b/>
          <w:bCs/>
          <w:lang w:val="en-US" w:eastAsia="zh-CN"/>
        </w:rPr>
        <w:t>t</w:t>
      </w:r>
      <w:r w:rsidR="00201A81" w:rsidRPr="00336965">
        <w:rPr>
          <w:rFonts w:eastAsia="Heiti SC Light"/>
          <w:b/>
          <w:bCs/>
          <w:lang w:val="en-US" w:eastAsia="zh-CN"/>
        </w:rPr>
        <w:t xml:space="preserve">he Rel-19 data pool </w:t>
      </w:r>
      <w:r w:rsidRPr="00336965">
        <w:rPr>
          <w:rFonts w:eastAsia="Heiti SC Light"/>
          <w:b/>
          <w:bCs/>
          <w:lang w:val="en-US" w:eastAsia="zh-CN"/>
        </w:rPr>
        <w:t xml:space="preserve">number of UEs </w:t>
      </w:r>
      <w:r w:rsidR="00201A81" w:rsidRPr="00336965">
        <w:rPr>
          <w:rFonts w:eastAsia="Heiti SC Light"/>
          <w:b/>
          <w:bCs/>
          <w:lang w:val="en-US" w:eastAsia="zh-CN"/>
        </w:rPr>
        <w:t>meets all the required threshold values</w:t>
      </w:r>
      <w:r w:rsidR="00404374" w:rsidRPr="00336965">
        <w:rPr>
          <w:rFonts w:eastAsia="Heiti SC Light"/>
          <w:b/>
          <w:bCs/>
          <w:lang w:val="en-US" w:eastAsia="zh-CN"/>
        </w:rPr>
        <w:t>.</w:t>
      </w:r>
    </w:p>
    <w:p w14:paraId="7E599DA4" w14:textId="77777777" w:rsidR="000304A7" w:rsidRPr="0018041E" w:rsidRDefault="000304A7" w:rsidP="00905ED2">
      <w:pPr>
        <w:spacing w:after="100"/>
        <w:rPr>
          <w:rFonts w:eastAsia="Heiti SC Light"/>
          <w:lang w:val="en-US" w:eastAsia="zh-CN"/>
        </w:rPr>
      </w:pPr>
    </w:p>
    <w:p w14:paraId="38DB249B" w14:textId="34E4BAEF" w:rsidR="00826164" w:rsidRPr="00336965" w:rsidRDefault="005E738C" w:rsidP="00043B14">
      <w:pPr>
        <w:rPr>
          <w:b/>
          <w:u w:val="single"/>
          <w:lang w:val="en-US" w:eastAsia="zh-CN"/>
        </w:rPr>
      </w:pPr>
      <w:r w:rsidRPr="00336965">
        <w:rPr>
          <w:b/>
          <w:u w:val="single"/>
          <w:lang w:val="en-US" w:eastAsia="ko-KR"/>
        </w:rPr>
        <w:t xml:space="preserve">Issue </w:t>
      </w:r>
      <w:r w:rsidR="001124A0" w:rsidRPr="00336965">
        <w:rPr>
          <w:b/>
          <w:u w:val="single"/>
          <w:lang w:val="en-US" w:eastAsia="zh-CN"/>
        </w:rPr>
        <w:t>2</w:t>
      </w:r>
      <w:r w:rsidRPr="00336965">
        <w:rPr>
          <w:b/>
          <w:u w:val="single"/>
          <w:lang w:val="en-US" w:eastAsia="ko-KR"/>
        </w:rPr>
        <w:t>-1-</w:t>
      </w:r>
      <w:r w:rsidR="001124A0" w:rsidRPr="00336965">
        <w:rPr>
          <w:b/>
          <w:u w:val="single"/>
          <w:lang w:val="en-US" w:eastAsia="zh-CN"/>
        </w:rPr>
        <w:t>4</w:t>
      </w:r>
      <w:r w:rsidRPr="00336965">
        <w:rPr>
          <w:b/>
          <w:u w:val="single"/>
          <w:lang w:val="en-US" w:eastAsia="ko-KR"/>
        </w:rPr>
        <w:t xml:space="preserve">: </w:t>
      </w:r>
      <w:r w:rsidRPr="00336965">
        <w:rPr>
          <w:b/>
          <w:u w:val="single"/>
          <w:lang w:val="en-US" w:eastAsia="zh-CN"/>
        </w:rPr>
        <w:t>Processing of measurement data pool</w:t>
      </w:r>
      <w:r w:rsidRPr="00336965">
        <w:rPr>
          <w:b/>
          <w:u w:val="single"/>
          <w:lang w:val="en-US" w:eastAsia="ko-KR"/>
        </w:rPr>
        <w:t xml:space="preserve"> for Rel-19 </w:t>
      </w:r>
      <w:r w:rsidRPr="00336965">
        <w:rPr>
          <w:b/>
          <w:u w:val="single"/>
          <w:lang w:val="en-US" w:eastAsia="zh-CN"/>
        </w:rPr>
        <w:t>requirements discussion</w:t>
      </w:r>
      <w:r w:rsidRPr="00336965">
        <w:rPr>
          <w:b/>
          <w:u w:val="single"/>
          <w:lang w:val="en-US" w:eastAsia="ko-KR"/>
        </w:rPr>
        <w:t xml:space="preserve">   </w:t>
      </w:r>
    </w:p>
    <w:p w14:paraId="5EB5FC7B" w14:textId="680404E8" w:rsidR="00043B14" w:rsidRPr="00336965" w:rsidRDefault="00B24751" w:rsidP="00905ED2">
      <w:pPr>
        <w:spacing w:after="100"/>
        <w:rPr>
          <w:b/>
          <w:bCs/>
          <w:szCs w:val="24"/>
          <w:lang w:val="en-US" w:eastAsia="zh-CN"/>
        </w:rPr>
      </w:pPr>
      <w:r w:rsidRPr="00336965">
        <w:rPr>
          <w:b/>
          <w:bCs/>
          <w:szCs w:val="24"/>
          <w:lang w:val="en-US" w:eastAsia="zh-CN"/>
        </w:rPr>
        <w:t>A</w:t>
      </w:r>
      <w:r w:rsidR="00043B14" w:rsidRPr="00336965">
        <w:rPr>
          <w:rFonts w:hint="eastAsia"/>
          <w:b/>
          <w:bCs/>
          <w:szCs w:val="24"/>
          <w:lang w:val="en-US" w:eastAsia="zh-CN"/>
        </w:rPr>
        <w:t>greements:</w:t>
      </w:r>
    </w:p>
    <w:p w14:paraId="36167972" w14:textId="01A63409" w:rsidR="00201A81" w:rsidRPr="00336965" w:rsidRDefault="00201A81" w:rsidP="0067729C">
      <w:pPr>
        <w:pStyle w:val="aff8"/>
        <w:numPr>
          <w:ilvl w:val="0"/>
          <w:numId w:val="8"/>
        </w:numPr>
        <w:spacing w:after="100"/>
        <w:ind w:firstLineChars="0"/>
        <w:rPr>
          <w:b/>
          <w:bCs/>
          <w:szCs w:val="24"/>
          <w:lang w:val="en-US" w:eastAsia="zh-CN"/>
        </w:rPr>
      </w:pPr>
      <w:r w:rsidRPr="00336965">
        <w:rPr>
          <w:rFonts w:hint="eastAsia"/>
          <w:b/>
          <w:bCs/>
          <w:szCs w:val="24"/>
          <w:lang w:val="en-US" w:eastAsia="zh-CN"/>
        </w:rPr>
        <w:t xml:space="preserve">RAN4 decide not to remove any measurement results out of data pool. </w:t>
      </w:r>
      <w:r w:rsidR="004C210D" w:rsidRPr="00336965">
        <w:rPr>
          <w:rFonts w:hint="eastAsia"/>
          <w:b/>
          <w:bCs/>
          <w:szCs w:val="24"/>
          <w:lang w:val="en-US" w:eastAsia="zh-CN"/>
        </w:rPr>
        <w:t>T</w:t>
      </w:r>
      <w:r w:rsidR="004C210D" w:rsidRPr="00336965">
        <w:rPr>
          <w:b/>
          <w:bCs/>
          <w:szCs w:val="24"/>
          <w:lang w:val="en-US" w:eastAsia="zh-CN"/>
        </w:rPr>
        <w:t>h</w:t>
      </w:r>
      <w:r w:rsidR="004C210D" w:rsidRPr="00336965">
        <w:rPr>
          <w:rFonts w:hint="eastAsia"/>
          <w:b/>
          <w:bCs/>
          <w:szCs w:val="24"/>
          <w:lang w:val="en-US" w:eastAsia="zh-CN"/>
        </w:rPr>
        <w:t xml:space="preserve">e </w:t>
      </w:r>
      <w:r w:rsidR="00961DA5">
        <w:rPr>
          <w:rFonts w:hint="eastAsia"/>
          <w:b/>
          <w:bCs/>
          <w:szCs w:val="24"/>
          <w:lang w:val="en-US" w:eastAsia="zh-CN"/>
        </w:rPr>
        <w:t xml:space="preserve">Rel-19 </w:t>
      </w:r>
      <w:r w:rsidR="004C210D" w:rsidRPr="00336965">
        <w:rPr>
          <w:rFonts w:hint="eastAsia"/>
          <w:b/>
          <w:bCs/>
          <w:szCs w:val="24"/>
          <w:lang w:val="en-US" w:eastAsia="zh-CN"/>
        </w:rPr>
        <w:t xml:space="preserve">data pool is stable and solid. </w:t>
      </w:r>
      <w:r w:rsidRPr="00336965">
        <w:rPr>
          <w:rFonts w:hint="eastAsia"/>
          <w:b/>
          <w:bCs/>
          <w:szCs w:val="24"/>
          <w:lang w:val="en-US" w:eastAsia="zh-CN"/>
        </w:rPr>
        <w:t xml:space="preserve">The </w:t>
      </w:r>
      <w:r w:rsidRPr="00336965">
        <w:rPr>
          <w:b/>
          <w:bCs/>
          <w:szCs w:val="24"/>
          <w:lang w:val="en-US" w:eastAsia="zh-CN"/>
        </w:rPr>
        <w:t>requipment</w:t>
      </w:r>
      <w:r w:rsidR="004C210D" w:rsidRPr="00336965">
        <w:rPr>
          <w:rFonts w:hint="eastAsia"/>
          <w:b/>
          <w:bCs/>
          <w:szCs w:val="24"/>
          <w:lang w:val="en-US" w:eastAsia="zh-CN"/>
        </w:rPr>
        <w:t>s</w:t>
      </w:r>
      <w:r w:rsidRPr="00336965">
        <w:rPr>
          <w:rFonts w:hint="eastAsia"/>
          <w:b/>
          <w:bCs/>
          <w:szCs w:val="24"/>
          <w:lang w:val="en-US" w:eastAsia="zh-CN"/>
        </w:rPr>
        <w:t xml:space="preserve"> discussion will be decide based on </w:t>
      </w:r>
      <w:r w:rsidRPr="00336965">
        <w:rPr>
          <w:b/>
          <w:bCs/>
          <w:szCs w:val="24"/>
          <w:lang w:val="en-US" w:eastAsia="zh-CN"/>
        </w:rPr>
        <w:t>the</w:t>
      </w:r>
      <w:r w:rsidRPr="00336965">
        <w:rPr>
          <w:rFonts w:hint="eastAsia"/>
          <w:b/>
          <w:bCs/>
          <w:szCs w:val="24"/>
          <w:lang w:val="en-US" w:eastAsia="zh-CN"/>
        </w:rPr>
        <w:t xml:space="preserve"> full set of data pool results.</w:t>
      </w:r>
    </w:p>
    <w:p w14:paraId="24B6ECF0" w14:textId="77777777" w:rsidR="00201A81" w:rsidRPr="00336965" w:rsidRDefault="00201A81" w:rsidP="00905ED2">
      <w:pPr>
        <w:spacing w:after="100"/>
        <w:rPr>
          <w:b/>
          <w:bCs/>
          <w:szCs w:val="24"/>
          <w:lang w:val="en-US" w:eastAsia="zh-CN"/>
        </w:rPr>
      </w:pPr>
    </w:p>
    <w:p w14:paraId="7EE05042" w14:textId="4897D1C6" w:rsidR="00140F30" w:rsidRPr="00336965" w:rsidRDefault="0008055D" w:rsidP="00336965">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-1-</w:t>
      </w:r>
      <w:r w:rsidRPr="00336965">
        <w:rPr>
          <w:b/>
          <w:u w:val="single"/>
          <w:lang w:val="en-US" w:eastAsia="zh-CN"/>
        </w:rPr>
        <w:t>5</w:t>
      </w:r>
      <w:r w:rsidRPr="00336965">
        <w:rPr>
          <w:b/>
          <w:u w:val="single"/>
          <w:lang w:val="en-US" w:eastAsia="ko-KR"/>
        </w:rPr>
        <w:t xml:space="preserve">: </w:t>
      </w:r>
      <w:r w:rsidRPr="00336965">
        <w:rPr>
          <w:b/>
          <w:u w:val="single"/>
          <w:lang w:val="en-US" w:eastAsia="zh-CN"/>
        </w:rPr>
        <w:t xml:space="preserve">Discussion of potential requirements </w:t>
      </w:r>
      <w:r w:rsidR="00617AE9" w:rsidRPr="00336965">
        <w:rPr>
          <w:b/>
          <w:u w:val="single"/>
          <w:lang w:val="en-US" w:eastAsia="zh-CN"/>
        </w:rPr>
        <w:t xml:space="preserve">and TT </w:t>
      </w:r>
      <w:r w:rsidRPr="00336965">
        <w:rPr>
          <w:b/>
          <w:u w:val="single"/>
          <w:lang w:val="en-US" w:eastAsia="zh-CN"/>
        </w:rPr>
        <w:t xml:space="preserve">for </w:t>
      </w:r>
      <w:r w:rsidRPr="00336965">
        <w:rPr>
          <w:b/>
          <w:u w:val="single"/>
          <w:lang w:val="en-US" w:eastAsia="ko-KR"/>
        </w:rPr>
        <w:t xml:space="preserve">Rel-19 </w:t>
      </w:r>
      <w:r w:rsidRPr="00336965">
        <w:rPr>
          <w:b/>
          <w:u w:val="single"/>
          <w:lang w:val="en-US" w:eastAsia="zh-CN"/>
        </w:rPr>
        <w:t>TRP/TRS</w:t>
      </w:r>
      <w:r w:rsidRPr="00336965">
        <w:rPr>
          <w:b/>
          <w:u w:val="single"/>
          <w:lang w:val="en-US" w:eastAsia="ko-KR"/>
        </w:rPr>
        <w:t xml:space="preserve">   </w:t>
      </w:r>
    </w:p>
    <w:p w14:paraId="12B4E954" w14:textId="4AF22172" w:rsidR="00140F30" w:rsidRPr="00336965" w:rsidRDefault="00140F30" w:rsidP="00336965">
      <w:pPr>
        <w:spacing w:after="100"/>
        <w:rPr>
          <w:b/>
          <w:bCs/>
          <w:szCs w:val="24"/>
          <w:lang w:val="en-US" w:eastAsia="zh-CN"/>
        </w:rPr>
      </w:pPr>
      <w:r w:rsidRPr="00336965">
        <w:rPr>
          <w:rFonts w:hint="eastAsia"/>
          <w:b/>
          <w:bCs/>
          <w:szCs w:val="24"/>
          <w:lang w:val="en-US" w:eastAsia="zh-CN"/>
        </w:rPr>
        <w:lastRenderedPageBreak/>
        <w:t>A</w:t>
      </w:r>
      <w:r w:rsidRPr="00336965">
        <w:rPr>
          <w:b/>
          <w:bCs/>
          <w:szCs w:val="24"/>
          <w:lang w:val="en-US" w:eastAsia="zh-CN"/>
        </w:rPr>
        <w:t>greement</w:t>
      </w:r>
      <w:r w:rsidR="002E1FB7" w:rsidRPr="00336965">
        <w:rPr>
          <w:b/>
          <w:bCs/>
          <w:szCs w:val="24"/>
          <w:lang w:val="en-US" w:eastAsia="zh-CN"/>
        </w:rPr>
        <w:t>:</w:t>
      </w:r>
    </w:p>
    <w:p w14:paraId="10331CEF" w14:textId="14D873DB" w:rsidR="00140F30" w:rsidRPr="00336965" w:rsidRDefault="00140F30" w:rsidP="008C7F02">
      <w:pPr>
        <w:snapToGrid w:val="0"/>
        <w:spacing w:after="120"/>
        <w:rPr>
          <w:b/>
          <w:sz w:val="21"/>
          <w:lang w:val="en-US" w:eastAsia="zh-CN"/>
        </w:rPr>
      </w:pPr>
      <w:r w:rsidRPr="00336965">
        <w:rPr>
          <w:b/>
          <w:sz w:val="21"/>
          <w:lang w:val="en-US" w:eastAsia="zh-CN"/>
        </w:rPr>
        <w:t>As starting point</w:t>
      </w:r>
      <w:r w:rsidR="007C63D7">
        <w:rPr>
          <w:rFonts w:hint="eastAsia"/>
          <w:b/>
          <w:sz w:val="21"/>
          <w:lang w:val="en-US" w:eastAsia="zh-CN"/>
        </w:rPr>
        <w:t xml:space="preserve"> for next meeting requirement discussion</w:t>
      </w:r>
      <w:r w:rsidRPr="00336965">
        <w:rPr>
          <w:b/>
          <w:sz w:val="21"/>
          <w:lang w:val="en-US" w:eastAsia="zh-CN"/>
        </w:rPr>
        <w:t>:</w:t>
      </w:r>
    </w:p>
    <w:p w14:paraId="6A67C6C9" w14:textId="42BB2208" w:rsidR="006D4F10" w:rsidRPr="00336965" w:rsidRDefault="00140F30" w:rsidP="0067729C">
      <w:pPr>
        <w:pStyle w:val="aff8"/>
        <w:numPr>
          <w:ilvl w:val="0"/>
          <w:numId w:val="11"/>
        </w:numPr>
        <w:snapToGrid w:val="0"/>
        <w:spacing w:after="120"/>
        <w:ind w:left="284" w:firstLineChars="0" w:hanging="284"/>
        <w:rPr>
          <w:b/>
          <w:sz w:val="21"/>
          <w:lang w:val="en-US" w:eastAsia="zh-CN"/>
        </w:rPr>
      </w:pPr>
      <w:r w:rsidRPr="00336965">
        <w:rPr>
          <w:b/>
          <w:sz w:val="21"/>
          <w:lang w:val="en-US" w:eastAsia="zh-CN"/>
        </w:rPr>
        <w:t>[75%-tile to 9</w:t>
      </w:r>
      <w:r w:rsidR="00482FF2" w:rsidRPr="00336965">
        <w:rPr>
          <w:b/>
          <w:sz w:val="21"/>
          <w:lang w:val="en-US" w:eastAsia="zh-CN"/>
        </w:rPr>
        <w:t>0</w:t>
      </w:r>
      <w:r w:rsidRPr="00336965">
        <w:rPr>
          <w:b/>
          <w:sz w:val="21"/>
          <w:lang w:val="en-US" w:eastAsia="zh-CN"/>
        </w:rPr>
        <w:t>%-tile] for n3 TRP</w:t>
      </w:r>
    </w:p>
    <w:p w14:paraId="6C2A3782" w14:textId="2DB319D1" w:rsidR="00140F30" w:rsidRPr="00336965" w:rsidRDefault="00140F30" w:rsidP="0067729C">
      <w:pPr>
        <w:pStyle w:val="aff8"/>
        <w:numPr>
          <w:ilvl w:val="0"/>
          <w:numId w:val="11"/>
        </w:numPr>
        <w:snapToGrid w:val="0"/>
        <w:spacing w:after="120"/>
        <w:ind w:left="284" w:firstLineChars="0" w:hanging="284"/>
        <w:rPr>
          <w:b/>
          <w:sz w:val="22"/>
          <w:lang w:val="en-US" w:eastAsia="zh-CN"/>
        </w:rPr>
      </w:pPr>
      <w:r w:rsidRPr="00336965">
        <w:rPr>
          <w:b/>
          <w:sz w:val="21"/>
          <w:lang w:val="en-US" w:eastAsia="zh-CN"/>
        </w:rPr>
        <w:t xml:space="preserve">[80%-tile to 95%-tile] for the </w:t>
      </w:r>
      <w:r w:rsidR="00B1524A" w:rsidRPr="00336965">
        <w:rPr>
          <w:b/>
          <w:sz w:val="21"/>
          <w:lang w:val="en-US" w:eastAsia="zh-CN"/>
        </w:rPr>
        <w:t xml:space="preserve">other </w:t>
      </w:r>
      <w:r w:rsidRPr="00336965">
        <w:rPr>
          <w:b/>
          <w:sz w:val="21"/>
          <w:lang w:val="en-US" w:eastAsia="zh-CN"/>
        </w:rPr>
        <w:t>requirements/bands</w:t>
      </w:r>
    </w:p>
    <w:p w14:paraId="0F347572" w14:textId="6EED297D" w:rsidR="00140F30" w:rsidRPr="00336965" w:rsidRDefault="00140F30" w:rsidP="00140F30">
      <w:pPr>
        <w:snapToGrid w:val="0"/>
        <w:spacing w:after="120"/>
        <w:rPr>
          <w:b/>
          <w:sz w:val="21"/>
          <w:lang w:val="en-US" w:eastAsia="zh-CN"/>
        </w:rPr>
      </w:pPr>
      <w:r w:rsidRPr="00336965">
        <w:rPr>
          <w:b/>
          <w:sz w:val="21"/>
          <w:lang w:val="en-US" w:eastAsia="zh-CN"/>
        </w:rPr>
        <w:t xml:space="preserve">The </w:t>
      </w:r>
      <w:r w:rsidR="00B1524A" w:rsidRPr="00336965">
        <w:rPr>
          <w:b/>
          <w:sz w:val="21"/>
          <w:lang w:val="en-US" w:eastAsia="zh-CN"/>
        </w:rPr>
        <w:t>definition of the requirement</w:t>
      </w:r>
      <w:r w:rsidRPr="00336965">
        <w:rPr>
          <w:b/>
          <w:sz w:val="21"/>
          <w:lang w:val="en-US" w:eastAsia="zh-CN"/>
        </w:rPr>
        <w:t xml:space="preserve"> outside</w:t>
      </w:r>
      <w:r w:rsidR="00B1524A" w:rsidRPr="00336965">
        <w:rPr>
          <w:b/>
          <w:sz w:val="21"/>
          <w:lang w:val="en-US" w:eastAsia="zh-CN"/>
        </w:rPr>
        <w:t xml:space="preserve"> of the above r</w:t>
      </w:r>
      <w:r w:rsidRPr="00336965">
        <w:rPr>
          <w:b/>
          <w:sz w:val="21"/>
          <w:lang w:val="en-US" w:eastAsia="zh-CN"/>
        </w:rPr>
        <w:t>ange is not precluded.</w:t>
      </w:r>
    </w:p>
    <w:p w14:paraId="1B5DA077" w14:textId="1808831E" w:rsidR="00B1524A" w:rsidRPr="00336965" w:rsidRDefault="00B1524A" w:rsidP="00140F30">
      <w:pPr>
        <w:snapToGrid w:val="0"/>
        <w:spacing w:after="120"/>
        <w:rPr>
          <w:b/>
          <w:sz w:val="22"/>
          <w:lang w:val="en-US" w:eastAsia="zh-CN"/>
        </w:rPr>
      </w:pPr>
      <w:r w:rsidRPr="00336965">
        <w:rPr>
          <w:b/>
          <w:sz w:val="21"/>
          <w:lang w:val="en-US" w:eastAsia="zh-CN"/>
        </w:rPr>
        <w:t xml:space="preserve">RAN4 aims to complete the performance requirements in the next meeting. </w:t>
      </w:r>
    </w:p>
    <w:p w14:paraId="4C021D6A" w14:textId="77777777" w:rsidR="00C9027B" w:rsidRPr="00C9027B" w:rsidRDefault="00C9027B" w:rsidP="00043B14">
      <w:pPr>
        <w:rPr>
          <w:rFonts w:hint="eastAsia"/>
          <w:b/>
          <w:strike/>
          <w:u w:val="single"/>
          <w:lang w:val="en-US" w:eastAsia="zh-CN"/>
        </w:rPr>
      </w:pPr>
    </w:p>
    <w:sectPr w:rsidR="00C9027B" w:rsidRPr="00C9027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794C5" w14:textId="77777777" w:rsidR="000B71D5" w:rsidRDefault="000B71D5">
      <w:pPr>
        <w:spacing w:after="0"/>
      </w:pPr>
      <w:r>
        <w:separator/>
      </w:r>
    </w:p>
  </w:endnote>
  <w:endnote w:type="continuationSeparator" w:id="0">
    <w:p w14:paraId="56AC183F" w14:textId="77777777" w:rsidR="000B71D5" w:rsidRDefault="000B71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iti SC Light">
    <w:altName w:val="HEITI SC LIGHT"/>
    <w:panose1 w:val="02000000000000000000"/>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1DE5" w14:textId="77777777" w:rsidR="000B71D5" w:rsidRDefault="000B71D5">
      <w:pPr>
        <w:spacing w:after="0"/>
      </w:pPr>
      <w:r>
        <w:separator/>
      </w:r>
    </w:p>
  </w:footnote>
  <w:footnote w:type="continuationSeparator" w:id="0">
    <w:p w14:paraId="0BE90400" w14:textId="77777777" w:rsidR="000B71D5" w:rsidRDefault="000B71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8690A"/>
    <w:multiLevelType w:val="hybridMultilevel"/>
    <w:tmpl w:val="78AA8CC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2276201"/>
    <w:multiLevelType w:val="hybridMultilevel"/>
    <w:tmpl w:val="21681152"/>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F563D15"/>
    <w:multiLevelType w:val="hybridMultilevel"/>
    <w:tmpl w:val="0C0EC830"/>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72EA38B0"/>
    <w:multiLevelType w:val="hybridMultilevel"/>
    <w:tmpl w:val="C7F499E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44A053D"/>
    <w:multiLevelType w:val="hybridMultilevel"/>
    <w:tmpl w:val="3EC45508"/>
    <w:lvl w:ilvl="0" w:tplc="4EF0C4AE">
      <w:start w:val="1"/>
      <w:numFmt w:val="bullet"/>
      <w:lvlText w:val="•"/>
      <w:lvlJc w:val="left"/>
      <w:pPr>
        <w:ind w:left="420" w:hanging="4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D7A07C1"/>
    <w:multiLevelType w:val="hybridMultilevel"/>
    <w:tmpl w:val="480EB8A6"/>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14876257">
    <w:abstractNumId w:val="3"/>
  </w:num>
  <w:num w:numId="2" w16cid:durableId="108669995">
    <w:abstractNumId w:val="5"/>
  </w:num>
  <w:num w:numId="3" w16cid:durableId="459417029">
    <w:abstractNumId w:val="4"/>
  </w:num>
  <w:num w:numId="4" w16cid:durableId="663319792">
    <w:abstractNumId w:val="7"/>
  </w:num>
  <w:num w:numId="5" w16cid:durableId="1926382001">
    <w:abstractNumId w:val="0"/>
  </w:num>
  <w:num w:numId="6" w16cid:durableId="866480971">
    <w:abstractNumId w:val="2"/>
  </w:num>
  <w:num w:numId="7" w16cid:durableId="1538540066">
    <w:abstractNumId w:val="8"/>
  </w:num>
  <w:num w:numId="8" w16cid:durableId="869491899">
    <w:abstractNumId w:val="6"/>
  </w:num>
  <w:num w:numId="9" w16cid:durableId="157812721">
    <w:abstractNumId w:val="10"/>
  </w:num>
  <w:num w:numId="10" w16cid:durableId="1097361145">
    <w:abstractNumId w:val="1"/>
  </w:num>
  <w:num w:numId="11" w16cid:durableId="47907917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155C"/>
    <w:rsid w:val="00001BE8"/>
    <w:rsid w:val="0000223C"/>
    <w:rsid w:val="000031FE"/>
    <w:rsid w:val="000034F0"/>
    <w:rsid w:val="00004165"/>
    <w:rsid w:val="00005942"/>
    <w:rsid w:val="00005B79"/>
    <w:rsid w:val="000065FC"/>
    <w:rsid w:val="00010ECC"/>
    <w:rsid w:val="00011098"/>
    <w:rsid w:val="000119CD"/>
    <w:rsid w:val="00012D05"/>
    <w:rsid w:val="0001311D"/>
    <w:rsid w:val="00013FA6"/>
    <w:rsid w:val="00015A90"/>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282"/>
    <w:rsid w:val="000237B0"/>
    <w:rsid w:val="00023BAF"/>
    <w:rsid w:val="00024412"/>
    <w:rsid w:val="000249CF"/>
    <w:rsid w:val="00026ACC"/>
    <w:rsid w:val="0002727C"/>
    <w:rsid w:val="0002752C"/>
    <w:rsid w:val="000275FB"/>
    <w:rsid w:val="000304A7"/>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70F"/>
    <w:rsid w:val="00036AA2"/>
    <w:rsid w:val="0004256B"/>
    <w:rsid w:val="000425D6"/>
    <w:rsid w:val="00042C88"/>
    <w:rsid w:val="00043506"/>
    <w:rsid w:val="000436AB"/>
    <w:rsid w:val="00043B14"/>
    <w:rsid w:val="00043E09"/>
    <w:rsid w:val="00043E2D"/>
    <w:rsid w:val="00044543"/>
    <w:rsid w:val="00044873"/>
    <w:rsid w:val="00045778"/>
    <w:rsid w:val="000457A1"/>
    <w:rsid w:val="00046642"/>
    <w:rsid w:val="00046942"/>
    <w:rsid w:val="00050001"/>
    <w:rsid w:val="00051668"/>
    <w:rsid w:val="00052041"/>
    <w:rsid w:val="0005326A"/>
    <w:rsid w:val="00055D5D"/>
    <w:rsid w:val="00056975"/>
    <w:rsid w:val="00057685"/>
    <w:rsid w:val="00057AEE"/>
    <w:rsid w:val="00057CDF"/>
    <w:rsid w:val="00060ACE"/>
    <w:rsid w:val="00061796"/>
    <w:rsid w:val="0006266D"/>
    <w:rsid w:val="00062E75"/>
    <w:rsid w:val="00063C4F"/>
    <w:rsid w:val="000641D2"/>
    <w:rsid w:val="00064966"/>
    <w:rsid w:val="00065506"/>
    <w:rsid w:val="00065A7E"/>
    <w:rsid w:val="0006659B"/>
    <w:rsid w:val="000668AE"/>
    <w:rsid w:val="00066A23"/>
    <w:rsid w:val="0006768B"/>
    <w:rsid w:val="00067A0C"/>
    <w:rsid w:val="000706BA"/>
    <w:rsid w:val="00070B13"/>
    <w:rsid w:val="00071B53"/>
    <w:rsid w:val="00071E0A"/>
    <w:rsid w:val="0007382E"/>
    <w:rsid w:val="000743B3"/>
    <w:rsid w:val="000744C2"/>
    <w:rsid w:val="000747B5"/>
    <w:rsid w:val="00075A3F"/>
    <w:rsid w:val="000766E1"/>
    <w:rsid w:val="00077032"/>
    <w:rsid w:val="00077E33"/>
    <w:rsid w:val="00077FF6"/>
    <w:rsid w:val="0008055D"/>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504"/>
    <w:rsid w:val="000928A6"/>
    <w:rsid w:val="00092AD8"/>
    <w:rsid w:val="00092B48"/>
    <w:rsid w:val="00093E7E"/>
    <w:rsid w:val="00094CA3"/>
    <w:rsid w:val="00096FA9"/>
    <w:rsid w:val="00097226"/>
    <w:rsid w:val="00097D68"/>
    <w:rsid w:val="000A1830"/>
    <w:rsid w:val="000A27B1"/>
    <w:rsid w:val="000A2E10"/>
    <w:rsid w:val="000A33E1"/>
    <w:rsid w:val="000A4121"/>
    <w:rsid w:val="000A4AA3"/>
    <w:rsid w:val="000A5369"/>
    <w:rsid w:val="000A550E"/>
    <w:rsid w:val="000A5D0A"/>
    <w:rsid w:val="000A6D77"/>
    <w:rsid w:val="000B0960"/>
    <w:rsid w:val="000B1A55"/>
    <w:rsid w:val="000B20BB"/>
    <w:rsid w:val="000B2EF6"/>
    <w:rsid w:val="000B2FA6"/>
    <w:rsid w:val="000B375B"/>
    <w:rsid w:val="000B3916"/>
    <w:rsid w:val="000B3AE8"/>
    <w:rsid w:val="000B4AA0"/>
    <w:rsid w:val="000B4DB1"/>
    <w:rsid w:val="000B537A"/>
    <w:rsid w:val="000B5917"/>
    <w:rsid w:val="000B5F35"/>
    <w:rsid w:val="000B60F8"/>
    <w:rsid w:val="000B65AD"/>
    <w:rsid w:val="000B6D28"/>
    <w:rsid w:val="000B71D5"/>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74B"/>
    <w:rsid w:val="000D5ABB"/>
    <w:rsid w:val="000D6CFC"/>
    <w:rsid w:val="000D7BBE"/>
    <w:rsid w:val="000D7EB0"/>
    <w:rsid w:val="000D7FC0"/>
    <w:rsid w:val="000E0B09"/>
    <w:rsid w:val="000E2D90"/>
    <w:rsid w:val="000E3918"/>
    <w:rsid w:val="000E4354"/>
    <w:rsid w:val="000E4F0D"/>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1FCA"/>
    <w:rsid w:val="001124A0"/>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163"/>
    <w:rsid w:val="00123422"/>
    <w:rsid w:val="00124B6A"/>
    <w:rsid w:val="0012531C"/>
    <w:rsid w:val="00125389"/>
    <w:rsid w:val="00127826"/>
    <w:rsid w:val="00130462"/>
    <w:rsid w:val="0013046A"/>
    <w:rsid w:val="001313A7"/>
    <w:rsid w:val="001314E2"/>
    <w:rsid w:val="00131506"/>
    <w:rsid w:val="001334BC"/>
    <w:rsid w:val="00135514"/>
    <w:rsid w:val="0013570E"/>
    <w:rsid w:val="00135CD4"/>
    <w:rsid w:val="00136563"/>
    <w:rsid w:val="00136D4C"/>
    <w:rsid w:val="0013725E"/>
    <w:rsid w:val="00137C9F"/>
    <w:rsid w:val="00140388"/>
    <w:rsid w:val="00140F30"/>
    <w:rsid w:val="00141AB4"/>
    <w:rsid w:val="00142538"/>
    <w:rsid w:val="001428CD"/>
    <w:rsid w:val="00142BB9"/>
    <w:rsid w:val="00143F87"/>
    <w:rsid w:val="0014473F"/>
    <w:rsid w:val="00144F96"/>
    <w:rsid w:val="0014584C"/>
    <w:rsid w:val="00150602"/>
    <w:rsid w:val="0015107F"/>
    <w:rsid w:val="00151385"/>
    <w:rsid w:val="00151490"/>
    <w:rsid w:val="00151884"/>
    <w:rsid w:val="00151BB7"/>
    <w:rsid w:val="00151EAC"/>
    <w:rsid w:val="00153528"/>
    <w:rsid w:val="00154E68"/>
    <w:rsid w:val="0015519D"/>
    <w:rsid w:val="0015531B"/>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69F0"/>
    <w:rsid w:val="001679D3"/>
    <w:rsid w:val="001706F3"/>
    <w:rsid w:val="00170D9E"/>
    <w:rsid w:val="00172183"/>
    <w:rsid w:val="001747E2"/>
    <w:rsid w:val="00174A31"/>
    <w:rsid w:val="001751AB"/>
    <w:rsid w:val="0017578D"/>
    <w:rsid w:val="00175971"/>
    <w:rsid w:val="00175A3F"/>
    <w:rsid w:val="00175DB7"/>
    <w:rsid w:val="00176978"/>
    <w:rsid w:val="00176E8C"/>
    <w:rsid w:val="001777FD"/>
    <w:rsid w:val="0018041E"/>
    <w:rsid w:val="00180E09"/>
    <w:rsid w:val="00181E65"/>
    <w:rsid w:val="001835F6"/>
    <w:rsid w:val="00183D4C"/>
    <w:rsid w:val="00183F6D"/>
    <w:rsid w:val="001845EC"/>
    <w:rsid w:val="00184744"/>
    <w:rsid w:val="0018493D"/>
    <w:rsid w:val="00184C1E"/>
    <w:rsid w:val="00184F87"/>
    <w:rsid w:val="00185A23"/>
    <w:rsid w:val="0018670E"/>
    <w:rsid w:val="00186951"/>
    <w:rsid w:val="00187EBD"/>
    <w:rsid w:val="001906AC"/>
    <w:rsid w:val="0019219A"/>
    <w:rsid w:val="00193BD2"/>
    <w:rsid w:val="0019505C"/>
    <w:rsid w:val="00195077"/>
    <w:rsid w:val="00196A83"/>
    <w:rsid w:val="001A033F"/>
    <w:rsid w:val="001A08AA"/>
    <w:rsid w:val="001A1199"/>
    <w:rsid w:val="001A1876"/>
    <w:rsid w:val="001A2568"/>
    <w:rsid w:val="001A59CB"/>
    <w:rsid w:val="001A5B7E"/>
    <w:rsid w:val="001A63C6"/>
    <w:rsid w:val="001A7946"/>
    <w:rsid w:val="001B1A47"/>
    <w:rsid w:val="001B2899"/>
    <w:rsid w:val="001B2ADB"/>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B07"/>
    <w:rsid w:val="001D20D6"/>
    <w:rsid w:val="001D3A0B"/>
    <w:rsid w:val="001D766D"/>
    <w:rsid w:val="001D7D94"/>
    <w:rsid w:val="001E0A28"/>
    <w:rsid w:val="001E2CE3"/>
    <w:rsid w:val="001E3828"/>
    <w:rsid w:val="001E3900"/>
    <w:rsid w:val="001E4218"/>
    <w:rsid w:val="001E4ACC"/>
    <w:rsid w:val="001E4FA1"/>
    <w:rsid w:val="001E5411"/>
    <w:rsid w:val="001E63B9"/>
    <w:rsid w:val="001E6C4D"/>
    <w:rsid w:val="001E7646"/>
    <w:rsid w:val="001E7B57"/>
    <w:rsid w:val="001F0B20"/>
    <w:rsid w:val="001F0E09"/>
    <w:rsid w:val="001F1756"/>
    <w:rsid w:val="001F185E"/>
    <w:rsid w:val="001F2E07"/>
    <w:rsid w:val="001F313F"/>
    <w:rsid w:val="001F3BC7"/>
    <w:rsid w:val="001F4633"/>
    <w:rsid w:val="0020094A"/>
    <w:rsid w:val="00200A62"/>
    <w:rsid w:val="00200AD1"/>
    <w:rsid w:val="00201A81"/>
    <w:rsid w:val="00202B1D"/>
    <w:rsid w:val="00202CFD"/>
    <w:rsid w:val="00202F17"/>
    <w:rsid w:val="00203300"/>
    <w:rsid w:val="00203740"/>
    <w:rsid w:val="00203A22"/>
    <w:rsid w:val="002048A6"/>
    <w:rsid w:val="00204C9F"/>
    <w:rsid w:val="00206CC6"/>
    <w:rsid w:val="00207911"/>
    <w:rsid w:val="00207A00"/>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30D0"/>
    <w:rsid w:val="00223DE8"/>
    <w:rsid w:val="002265F7"/>
    <w:rsid w:val="002271B9"/>
    <w:rsid w:val="00230665"/>
    <w:rsid w:val="00231C1B"/>
    <w:rsid w:val="00231DE0"/>
    <w:rsid w:val="00233559"/>
    <w:rsid w:val="00233FD8"/>
    <w:rsid w:val="002341F4"/>
    <w:rsid w:val="0023481C"/>
    <w:rsid w:val="00235394"/>
    <w:rsid w:val="00235577"/>
    <w:rsid w:val="002371B2"/>
    <w:rsid w:val="0023778D"/>
    <w:rsid w:val="002407E9"/>
    <w:rsid w:val="002414A4"/>
    <w:rsid w:val="00241CE7"/>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139"/>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2B7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4DBC"/>
    <w:rsid w:val="00296848"/>
    <w:rsid w:val="00297E27"/>
    <w:rsid w:val="002A087A"/>
    <w:rsid w:val="002A0CED"/>
    <w:rsid w:val="002A1645"/>
    <w:rsid w:val="002A185F"/>
    <w:rsid w:val="002A1927"/>
    <w:rsid w:val="002A282D"/>
    <w:rsid w:val="002A2DD2"/>
    <w:rsid w:val="002A30F4"/>
    <w:rsid w:val="002A342C"/>
    <w:rsid w:val="002A343A"/>
    <w:rsid w:val="002A3E92"/>
    <w:rsid w:val="002A4030"/>
    <w:rsid w:val="002A4CD0"/>
    <w:rsid w:val="002A5775"/>
    <w:rsid w:val="002A5B73"/>
    <w:rsid w:val="002A5DD9"/>
    <w:rsid w:val="002A6904"/>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5AE"/>
    <w:rsid w:val="002C6AF4"/>
    <w:rsid w:val="002C6E1B"/>
    <w:rsid w:val="002C779E"/>
    <w:rsid w:val="002C7AC3"/>
    <w:rsid w:val="002D0367"/>
    <w:rsid w:val="002D03E5"/>
    <w:rsid w:val="002D1DB4"/>
    <w:rsid w:val="002D2A97"/>
    <w:rsid w:val="002D2C49"/>
    <w:rsid w:val="002D2E86"/>
    <w:rsid w:val="002D2F34"/>
    <w:rsid w:val="002D36EB"/>
    <w:rsid w:val="002D37C8"/>
    <w:rsid w:val="002D439A"/>
    <w:rsid w:val="002D458D"/>
    <w:rsid w:val="002D6583"/>
    <w:rsid w:val="002D6656"/>
    <w:rsid w:val="002D6BDF"/>
    <w:rsid w:val="002D6FDC"/>
    <w:rsid w:val="002D7751"/>
    <w:rsid w:val="002E1301"/>
    <w:rsid w:val="002E1AE3"/>
    <w:rsid w:val="002E1FB7"/>
    <w:rsid w:val="002E2B03"/>
    <w:rsid w:val="002E2CE9"/>
    <w:rsid w:val="002E3BF7"/>
    <w:rsid w:val="002E3C0A"/>
    <w:rsid w:val="002E403E"/>
    <w:rsid w:val="002E4659"/>
    <w:rsid w:val="002E4C74"/>
    <w:rsid w:val="002E535A"/>
    <w:rsid w:val="002E5E7E"/>
    <w:rsid w:val="002E6E70"/>
    <w:rsid w:val="002E720C"/>
    <w:rsid w:val="002E7A2D"/>
    <w:rsid w:val="002F0AE5"/>
    <w:rsid w:val="002F102A"/>
    <w:rsid w:val="002F158C"/>
    <w:rsid w:val="002F2073"/>
    <w:rsid w:val="002F2FC6"/>
    <w:rsid w:val="002F4093"/>
    <w:rsid w:val="002F5533"/>
    <w:rsid w:val="002F5636"/>
    <w:rsid w:val="002F6D07"/>
    <w:rsid w:val="002F70A7"/>
    <w:rsid w:val="002F71C9"/>
    <w:rsid w:val="002F766D"/>
    <w:rsid w:val="003022A5"/>
    <w:rsid w:val="00302F7B"/>
    <w:rsid w:val="00303041"/>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49BA"/>
    <w:rsid w:val="00315386"/>
    <w:rsid w:val="0031547E"/>
    <w:rsid w:val="0031552D"/>
    <w:rsid w:val="00315748"/>
    <w:rsid w:val="00315867"/>
    <w:rsid w:val="00315DA2"/>
    <w:rsid w:val="00315FCE"/>
    <w:rsid w:val="003167E6"/>
    <w:rsid w:val="00317B3D"/>
    <w:rsid w:val="00321150"/>
    <w:rsid w:val="00324D07"/>
    <w:rsid w:val="0032534E"/>
    <w:rsid w:val="003260D7"/>
    <w:rsid w:val="0032649E"/>
    <w:rsid w:val="00326958"/>
    <w:rsid w:val="00327501"/>
    <w:rsid w:val="0033248E"/>
    <w:rsid w:val="0033433C"/>
    <w:rsid w:val="00334EAC"/>
    <w:rsid w:val="003352BF"/>
    <w:rsid w:val="00335646"/>
    <w:rsid w:val="00336435"/>
    <w:rsid w:val="00336697"/>
    <w:rsid w:val="00336965"/>
    <w:rsid w:val="00337133"/>
    <w:rsid w:val="00337D53"/>
    <w:rsid w:val="00340043"/>
    <w:rsid w:val="00340586"/>
    <w:rsid w:val="00340734"/>
    <w:rsid w:val="0034086D"/>
    <w:rsid w:val="00340920"/>
    <w:rsid w:val="00340B3F"/>
    <w:rsid w:val="00340C29"/>
    <w:rsid w:val="00340DA8"/>
    <w:rsid w:val="003418CB"/>
    <w:rsid w:val="0034291F"/>
    <w:rsid w:val="00343991"/>
    <w:rsid w:val="003450E6"/>
    <w:rsid w:val="00345885"/>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1525"/>
    <w:rsid w:val="00361C62"/>
    <w:rsid w:val="003628B9"/>
    <w:rsid w:val="00362AE3"/>
    <w:rsid w:val="00362D8F"/>
    <w:rsid w:val="00363F60"/>
    <w:rsid w:val="00364A8B"/>
    <w:rsid w:val="00365097"/>
    <w:rsid w:val="003654EB"/>
    <w:rsid w:val="00365526"/>
    <w:rsid w:val="00365577"/>
    <w:rsid w:val="003655E7"/>
    <w:rsid w:val="003656FC"/>
    <w:rsid w:val="003670D5"/>
    <w:rsid w:val="003670F1"/>
    <w:rsid w:val="00367724"/>
    <w:rsid w:val="003705F2"/>
    <w:rsid w:val="003710BA"/>
    <w:rsid w:val="00373B91"/>
    <w:rsid w:val="00373F20"/>
    <w:rsid w:val="003754EF"/>
    <w:rsid w:val="0037643B"/>
    <w:rsid w:val="00376F68"/>
    <w:rsid w:val="003770F6"/>
    <w:rsid w:val="00377FF7"/>
    <w:rsid w:val="0038013B"/>
    <w:rsid w:val="003804E6"/>
    <w:rsid w:val="003814C7"/>
    <w:rsid w:val="003819FB"/>
    <w:rsid w:val="00381BFA"/>
    <w:rsid w:val="00383E37"/>
    <w:rsid w:val="00384080"/>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39AA"/>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58C"/>
    <w:rsid w:val="003C668D"/>
    <w:rsid w:val="003C6893"/>
    <w:rsid w:val="003C6DE2"/>
    <w:rsid w:val="003C6EB5"/>
    <w:rsid w:val="003C781F"/>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0D75"/>
    <w:rsid w:val="003F1A2B"/>
    <w:rsid w:val="003F1C1B"/>
    <w:rsid w:val="003F1F58"/>
    <w:rsid w:val="003F3256"/>
    <w:rsid w:val="003F3A2F"/>
    <w:rsid w:val="003F4953"/>
    <w:rsid w:val="003F4DB4"/>
    <w:rsid w:val="003F52AC"/>
    <w:rsid w:val="003F5638"/>
    <w:rsid w:val="003F5896"/>
    <w:rsid w:val="003F6CE7"/>
    <w:rsid w:val="004001A3"/>
    <w:rsid w:val="004005C0"/>
    <w:rsid w:val="00401091"/>
    <w:rsid w:val="00401144"/>
    <w:rsid w:val="00402CB0"/>
    <w:rsid w:val="00404374"/>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6D40"/>
    <w:rsid w:val="00416EBE"/>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1F29"/>
    <w:rsid w:val="00442337"/>
    <w:rsid w:val="00442511"/>
    <w:rsid w:val="00442C54"/>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437A"/>
    <w:rsid w:val="004751BD"/>
    <w:rsid w:val="00475C05"/>
    <w:rsid w:val="00475D1A"/>
    <w:rsid w:val="00475D38"/>
    <w:rsid w:val="004765AE"/>
    <w:rsid w:val="004776EB"/>
    <w:rsid w:val="00477C67"/>
    <w:rsid w:val="00480A05"/>
    <w:rsid w:val="00480E42"/>
    <w:rsid w:val="00481122"/>
    <w:rsid w:val="00482A36"/>
    <w:rsid w:val="00482FF2"/>
    <w:rsid w:val="00484241"/>
    <w:rsid w:val="00484C5D"/>
    <w:rsid w:val="00484FC4"/>
    <w:rsid w:val="004852E9"/>
    <w:rsid w:val="0048543E"/>
    <w:rsid w:val="004860BD"/>
    <w:rsid w:val="004868C1"/>
    <w:rsid w:val="0048750F"/>
    <w:rsid w:val="004876C7"/>
    <w:rsid w:val="004879EF"/>
    <w:rsid w:val="00490026"/>
    <w:rsid w:val="00490FEE"/>
    <w:rsid w:val="0049141F"/>
    <w:rsid w:val="00492913"/>
    <w:rsid w:val="004931C9"/>
    <w:rsid w:val="00494016"/>
    <w:rsid w:val="00494ACB"/>
    <w:rsid w:val="00494EB4"/>
    <w:rsid w:val="00495B31"/>
    <w:rsid w:val="00495D6E"/>
    <w:rsid w:val="004966C8"/>
    <w:rsid w:val="00496F0B"/>
    <w:rsid w:val="00497C99"/>
    <w:rsid w:val="00497E96"/>
    <w:rsid w:val="004A01BB"/>
    <w:rsid w:val="004A0A48"/>
    <w:rsid w:val="004A1538"/>
    <w:rsid w:val="004A17E9"/>
    <w:rsid w:val="004A405D"/>
    <w:rsid w:val="004A495F"/>
    <w:rsid w:val="004A4CDB"/>
    <w:rsid w:val="004A6774"/>
    <w:rsid w:val="004A6D06"/>
    <w:rsid w:val="004A7544"/>
    <w:rsid w:val="004B14BD"/>
    <w:rsid w:val="004B1E53"/>
    <w:rsid w:val="004B22B4"/>
    <w:rsid w:val="004B38CF"/>
    <w:rsid w:val="004B462A"/>
    <w:rsid w:val="004B6B0F"/>
    <w:rsid w:val="004B6E67"/>
    <w:rsid w:val="004B74EC"/>
    <w:rsid w:val="004B7C08"/>
    <w:rsid w:val="004C027A"/>
    <w:rsid w:val="004C0450"/>
    <w:rsid w:val="004C0835"/>
    <w:rsid w:val="004C14C1"/>
    <w:rsid w:val="004C210D"/>
    <w:rsid w:val="004C2156"/>
    <w:rsid w:val="004C28A7"/>
    <w:rsid w:val="004C368C"/>
    <w:rsid w:val="004C54E5"/>
    <w:rsid w:val="004C5A89"/>
    <w:rsid w:val="004C66D6"/>
    <w:rsid w:val="004C7DC8"/>
    <w:rsid w:val="004D0066"/>
    <w:rsid w:val="004D085B"/>
    <w:rsid w:val="004D1488"/>
    <w:rsid w:val="004D21B0"/>
    <w:rsid w:val="004D252B"/>
    <w:rsid w:val="004D2F39"/>
    <w:rsid w:val="004D3313"/>
    <w:rsid w:val="004D34AE"/>
    <w:rsid w:val="004D3843"/>
    <w:rsid w:val="004D3AE9"/>
    <w:rsid w:val="004D4A55"/>
    <w:rsid w:val="004D5689"/>
    <w:rsid w:val="004D5785"/>
    <w:rsid w:val="004D6673"/>
    <w:rsid w:val="004D6EF6"/>
    <w:rsid w:val="004D6F05"/>
    <w:rsid w:val="004D737D"/>
    <w:rsid w:val="004D75FD"/>
    <w:rsid w:val="004D770B"/>
    <w:rsid w:val="004D77A6"/>
    <w:rsid w:val="004E174D"/>
    <w:rsid w:val="004E190D"/>
    <w:rsid w:val="004E1C5C"/>
    <w:rsid w:val="004E1F66"/>
    <w:rsid w:val="004E2659"/>
    <w:rsid w:val="004E39EE"/>
    <w:rsid w:val="004E475C"/>
    <w:rsid w:val="004E56E0"/>
    <w:rsid w:val="004E7329"/>
    <w:rsid w:val="004F2CB0"/>
    <w:rsid w:val="004F2E74"/>
    <w:rsid w:val="004F306F"/>
    <w:rsid w:val="004F423B"/>
    <w:rsid w:val="004F4F76"/>
    <w:rsid w:val="004F5840"/>
    <w:rsid w:val="00500A28"/>
    <w:rsid w:val="005017F7"/>
    <w:rsid w:val="0050188F"/>
    <w:rsid w:val="00501FA7"/>
    <w:rsid w:val="0050257A"/>
    <w:rsid w:val="00502D8D"/>
    <w:rsid w:val="00502E59"/>
    <w:rsid w:val="005034DC"/>
    <w:rsid w:val="0050397A"/>
    <w:rsid w:val="00503AED"/>
    <w:rsid w:val="005051BE"/>
    <w:rsid w:val="00505BFA"/>
    <w:rsid w:val="0050636B"/>
    <w:rsid w:val="0050647E"/>
    <w:rsid w:val="00506E8B"/>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173C"/>
    <w:rsid w:val="00522A7E"/>
    <w:rsid w:val="00522DFF"/>
    <w:rsid w:val="00522E3E"/>
    <w:rsid w:val="00522F20"/>
    <w:rsid w:val="00523092"/>
    <w:rsid w:val="005240B5"/>
    <w:rsid w:val="00524B61"/>
    <w:rsid w:val="00524EFF"/>
    <w:rsid w:val="0052521F"/>
    <w:rsid w:val="005264DB"/>
    <w:rsid w:val="005268D3"/>
    <w:rsid w:val="0052691B"/>
    <w:rsid w:val="0052717C"/>
    <w:rsid w:val="00527D54"/>
    <w:rsid w:val="005308DB"/>
    <w:rsid w:val="00530A2E"/>
    <w:rsid w:val="00530FBE"/>
    <w:rsid w:val="00532A19"/>
    <w:rsid w:val="00533159"/>
    <w:rsid w:val="005335AE"/>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56DB5"/>
    <w:rsid w:val="005617A1"/>
    <w:rsid w:val="00562BA5"/>
    <w:rsid w:val="005642DA"/>
    <w:rsid w:val="0056464F"/>
    <w:rsid w:val="005649C4"/>
    <w:rsid w:val="00565CDB"/>
    <w:rsid w:val="0056666C"/>
    <w:rsid w:val="005677E3"/>
    <w:rsid w:val="00571777"/>
    <w:rsid w:val="005726AC"/>
    <w:rsid w:val="005735A7"/>
    <w:rsid w:val="00573A8C"/>
    <w:rsid w:val="00573DE5"/>
    <w:rsid w:val="00574AD3"/>
    <w:rsid w:val="00575237"/>
    <w:rsid w:val="00575649"/>
    <w:rsid w:val="00575BA4"/>
    <w:rsid w:val="005764F1"/>
    <w:rsid w:val="005770BF"/>
    <w:rsid w:val="00577433"/>
    <w:rsid w:val="00580D15"/>
    <w:rsid w:val="00580FF5"/>
    <w:rsid w:val="00582053"/>
    <w:rsid w:val="005828A8"/>
    <w:rsid w:val="00582CD2"/>
    <w:rsid w:val="00583359"/>
    <w:rsid w:val="00583455"/>
    <w:rsid w:val="00583590"/>
    <w:rsid w:val="00583F66"/>
    <w:rsid w:val="00584E8A"/>
    <w:rsid w:val="0058519C"/>
    <w:rsid w:val="005867EC"/>
    <w:rsid w:val="00586F85"/>
    <w:rsid w:val="0059149A"/>
    <w:rsid w:val="005915CA"/>
    <w:rsid w:val="005925C3"/>
    <w:rsid w:val="005931CE"/>
    <w:rsid w:val="005935A1"/>
    <w:rsid w:val="00594889"/>
    <w:rsid w:val="005956EE"/>
    <w:rsid w:val="00595817"/>
    <w:rsid w:val="00597F9C"/>
    <w:rsid w:val="005A056B"/>
    <w:rsid w:val="005A083E"/>
    <w:rsid w:val="005A0B17"/>
    <w:rsid w:val="005A0CBC"/>
    <w:rsid w:val="005A0CCB"/>
    <w:rsid w:val="005A16B7"/>
    <w:rsid w:val="005A1E41"/>
    <w:rsid w:val="005A3030"/>
    <w:rsid w:val="005A3D47"/>
    <w:rsid w:val="005A497F"/>
    <w:rsid w:val="005A6B82"/>
    <w:rsid w:val="005A7320"/>
    <w:rsid w:val="005B0A22"/>
    <w:rsid w:val="005B1969"/>
    <w:rsid w:val="005B316C"/>
    <w:rsid w:val="005B3334"/>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53E"/>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074A"/>
    <w:rsid w:val="005F1713"/>
    <w:rsid w:val="005F2145"/>
    <w:rsid w:val="005F382B"/>
    <w:rsid w:val="005F4BD8"/>
    <w:rsid w:val="005F4D64"/>
    <w:rsid w:val="005F7415"/>
    <w:rsid w:val="006006E4"/>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728"/>
    <w:rsid w:val="00616C91"/>
    <w:rsid w:val="00617AE9"/>
    <w:rsid w:val="006217F7"/>
    <w:rsid w:val="00621A9B"/>
    <w:rsid w:val="00621E42"/>
    <w:rsid w:val="00625657"/>
    <w:rsid w:val="00625F1E"/>
    <w:rsid w:val="00625FAC"/>
    <w:rsid w:val="00627111"/>
    <w:rsid w:val="00627364"/>
    <w:rsid w:val="006302AA"/>
    <w:rsid w:val="00632989"/>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E60"/>
    <w:rsid w:val="00662F89"/>
    <w:rsid w:val="0066312F"/>
    <w:rsid w:val="006644D5"/>
    <w:rsid w:val="006649E9"/>
    <w:rsid w:val="00665CE4"/>
    <w:rsid w:val="006670AC"/>
    <w:rsid w:val="006677B6"/>
    <w:rsid w:val="00667CA2"/>
    <w:rsid w:val="0067045B"/>
    <w:rsid w:val="00670967"/>
    <w:rsid w:val="00672307"/>
    <w:rsid w:val="00672428"/>
    <w:rsid w:val="00673957"/>
    <w:rsid w:val="00674097"/>
    <w:rsid w:val="00674C82"/>
    <w:rsid w:val="0067582A"/>
    <w:rsid w:val="00675C76"/>
    <w:rsid w:val="0067729C"/>
    <w:rsid w:val="00677B66"/>
    <w:rsid w:val="006808C6"/>
    <w:rsid w:val="00680912"/>
    <w:rsid w:val="00680D13"/>
    <w:rsid w:val="00681BA4"/>
    <w:rsid w:val="00682668"/>
    <w:rsid w:val="00683367"/>
    <w:rsid w:val="0068560F"/>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4D0"/>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B7A0B"/>
    <w:rsid w:val="006C04D4"/>
    <w:rsid w:val="006C0A09"/>
    <w:rsid w:val="006C0E8E"/>
    <w:rsid w:val="006C1C3B"/>
    <w:rsid w:val="006C24A7"/>
    <w:rsid w:val="006C2C0B"/>
    <w:rsid w:val="006C2E3F"/>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10"/>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501B"/>
    <w:rsid w:val="006F6DFA"/>
    <w:rsid w:val="006F6EC3"/>
    <w:rsid w:val="006F7C0C"/>
    <w:rsid w:val="006F7C1D"/>
    <w:rsid w:val="00700755"/>
    <w:rsid w:val="007016BA"/>
    <w:rsid w:val="00702232"/>
    <w:rsid w:val="0070228A"/>
    <w:rsid w:val="007034B2"/>
    <w:rsid w:val="00703C8B"/>
    <w:rsid w:val="00704C69"/>
    <w:rsid w:val="007052F1"/>
    <w:rsid w:val="007054F9"/>
    <w:rsid w:val="00705E62"/>
    <w:rsid w:val="0070646B"/>
    <w:rsid w:val="007067E0"/>
    <w:rsid w:val="0071051A"/>
    <w:rsid w:val="00710F8F"/>
    <w:rsid w:val="007110ED"/>
    <w:rsid w:val="007130A2"/>
    <w:rsid w:val="00713191"/>
    <w:rsid w:val="00714917"/>
    <w:rsid w:val="0071495B"/>
    <w:rsid w:val="007152AC"/>
    <w:rsid w:val="00715463"/>
    <w:rsid w:val="00715984"/>
    <w:rsid w:val="00716495"/>
    <w:rsid w:val="00716725"/>
    <w:rsid w:val="00717EE8"/>
    <w:rsid w:val="0072269A"/>
    <w:rsid w:val="00723864"/>
    <w:rsid w:val="00723A0B"/>
    <w:rsid w:val="00724B30"/>
    <w:rsid w:val="00725242"/>
    <w:rsid w:val="0072594E"/>
    <w:rsid w:val="00725B25"/>
    <w:rsid w:val="007263FB"/>
    <w:rsid w:val="00726806"/>
    <w:rsid w:val="0072693E"/>
    <w:rsid w:val="0072721D"/>
    <w:rsid w:val="00727435"/>
    <w:rsid w:val="00727CA8"/>
    <w:rsid w:val="00730655"/>
    <w:rsid w:val="00730789"/>
    <w:rsid w:val="007313D6"/>
    <w:rsid w:val="007318CE"/>
    <w:rsid w:val="00731D77"/>
    <w:rsid w:val="00732019"/>
    <w:rsid w:val="00732360"/>
    <w:rsid w:val="0073270A"/>
    <w:rsid w:val="0073277C"/>
    <w:rsid w:val="0073390A"/>
    <w:rsid w:val="00734718"/>
    <w:rsid w:val="00734DB9"/>
    <w:rsid w:val="00734E64"/>
    <w:rsid w:val="00735717"/>
    <w:rsid w:val="007357D7"/>
    <w:rsid w:val="007362C9"/>
    <w:rsid w:val="007364AA"/>
    <w:rsid w:val="00736B37"/>
    <w:rsid w:val="00740788"/>
    <w:rsid w:val="00740A35"/>
    <w:rsid w:val="00740BC2"/>
    <w:rsid w:val="00740C30"/>
    <w:rsid w:val="00740CAD"/>
    <w:rsid w:val="007418B9"/>
    <w:rsid w:val="00742297"/>
    <w:rsid w:val="0074587D"/>
    <w:rsid w:val="007473EA"/>
    <w:rsid w:val="00750C77"/>
    <w:rsid w:val="007520B4"/>
    <w:rsid w:val="007527E8"/>
    <w:rsid w:val="007541E1"/>
    <w:rsid w:val="0075497B"/>
    <w:rsid w:val="0075577C"/>
    <w:rsid w:val="00757133"/>
    <w:rsid w:val="00757FA8"/>
    <w:rsid w:val="007610C0"/>
    <w:rsid w:val="00761BAB"/>
    <w:rsid w:val="00761F24"/>
    <w:rsid w:val="007625AD"/>
    <w:rsid w:val="00763DA5"/>
    <w:rsid w:val="00764997"/>
    <w:rsid w:val="00765073"/>
    <w:rsid w:val="00765112"/>
    <w:rsid w:val="007652C6"/>
    <w:rsid w:val="007655D5"/>
    <w:rsid w:val="00766E44"/>
    <w:rsid w:val="00770F3C"/>
    <w:rsid w:val="007719C5"/>
    <w:rsid w:val="0077206E"/>
    <w:rsid w:val="0077274B"/>
    <w:rsid w:val="00772A2C"/>
    <w:rsid w:val="00772E0C"/>
    <w:rsid w:val="0077320C"/>
    <w:rsid w:val="00773DD4"/>
    <w:rsid w:val="00774422"/>
    <w:rsid w:val="0077464F"/>
    <w:rsid w:val="00776377"/>
    <w:rsid w:val="007763C1"/>
    <w:rsid w:val="007777D1"/>
    <w:rsid w:val="00777E82"/>
    <w:rsid w:val="00777EE5"/>
    <w:rsid w:val="00777EEE"/>
    <w:rsid w:val="0078001B"/>
    <w:rsid w:val="007801DA"/>
    <w:rsid w:val="00781359"/>
    <w:rsid w:val="00781607"/>
    <w:rsid w:val="007825BC"/>
    <w:rsid w:val="00783612"/>
    <w:rsid w:val="00783EE2"/>
    <w:rsid w:val="00785164"/>
    <w:rsid w:val="00785541"/>
    <w:rsid w:val="007856FE"/>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AC6"/>
    <w:rsid w:val="007A6155"/>
    <w:rsid w:val="007A63EC"/>
    <w:rsid w:val="007A6B71"/>
    <w:rsid w:val="007A6F8E"/>
    <w:rsid w:val="007A724C"/>
    <w:rsid w:val="007A7320"/>
    <w:rsid w:val="007A79FD"/>
    <w:rsid w:val="007A7E90"/>
    <w:rsid w:val="007B0B9D"/>
    <w:rsid w:val="007B18DA"/>
    <w:rsid w:val="007B1A64"/>
    <w:rsid w:val="007B26E3"/>
    <w:rsid w:val="007B2A25"/>
    <w:rsid w:val="007B32E1"/>
    <w:rsid w:val="007B540D"/>
    <w:rsid w:val="007B5A43"/>
    <w:rsid w:val="007B5D02"/>
    <w:rsid w:val="007B6E53"/>
    <w:rsid w:val="007B709B"/>
    <w:rsid w:val="007B7B01"/>
    <w:rsid w:val="007C1343"/>
    <w:rsid w:val="007C1E23"/>
    <w:rsid w:val="007C2303"/>
    <w:rsid w:val="007C2C89"/>
    <w:rsid w:val="007C3194"/>
    <w:rsid w:val="007C3528"/>
    <w:rsid w:val="007C39D8"/>
    <w:rsid w:val="007C3F6A"/>
    <w:rsid w:val="007C4FE3"/>
    <w:rsid w:val="007C58AF"/>
    <w:rsid w:val="007C5CC0"/>
    <w:rsid w:val="007C5EF1"/>
    <w:rsid w:val="007C63D7"/>
    <w:rsid w:val="007C6850"/>
    <w:rsid w:val="007C6A1F"/>
    <w:rsid w:val="007C6CD0"/>
    <w:rsid w:val="007C7BF5"/>
    <w:rsid w:val="007D030D"/>
    <w:rsid w:val="007D0949"/>
    <w:rsid w:val="007D19B7"/>
    <w:rsid w:val="007D20CC"/>
    <w:rsid w:val="007D313C"/>
    <w:rsid w:val="007D3356"/>
    <w:rsid w:val="007D380D"/>
    <w:rsid w:val="007D3A88"/>
    <w:rsid w:val="007D3BFB"/>
    <w:rsid w:val="007D4839"/>
    <w:rsid w:val="007D5D39"/>
    <w:rsid w:val="007D5E7E"/>
    <w:rsid w:val="007D5F59"/>
    <w:rsid w:val="007D69C6"/>
    <w:rsid w:val="007D6AD5"/>
    <w:rsid w:val="007D75E5"/>
    <w:rsid w:val="007D773E"/>
    <w:rsid w:val="007D7C88"/>
    <w:rsid w:val="007E066E"/>
    <w:rsid w:val="007E0847"/>
    <w:rsid w:val="007E1356"/>
    <w:rsid w:val="007E1A60"/>
    <w:rsid w:val="007E20FC"/>
    <w:rsid w:val="007E25AB"/>
    <w:rsid w:val="007E302E"/>
    <w:rsid w:val="007E4021"/>
    <w:rsid w:val="007E4CB6"/>
    <w:rsid w:val="007E5F34"/>
    <w:rsid w:val="007E7062"/>
    <w:rsid w:val="007E76C6"/>
    <w:rsid w:val="007F03BA"/>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3BC"/>
    <w:rsid w:val="008255B9"/>
    <w:rsid w:val="00825CD8"/>
    <w:rsid w:val="00826164"/>
    <w:rsid w:val="00826313"/>
    <w:rsid w:val="00826BF6"/>
    <w:rsid w:val="00826E4B"/>
    <w:rsid w:val="0082720C"/>
    <w:rsid w:val="00827324"/>
    <w:rsid w:val="00830836"/>
    <w:rsid w:val="00830B2B"/>
    <w:rsid w:val="0083117E"/>
    <w:rsid w:val="00832317"/>
    <w:rsid w:val="008324F6"/>
    <w:rsid w:val="00832996"/>
    <w:rsid w:val="00832A6C"/>
    <w:rsid w:val="00832C92"/>
    <w:rsid w:val="0083337D"/>
    <w:rsid w:val="00833B31"/>
    <w:rsid w:val="00833C61"/>
    <w:rsid w:val="00835292"/>
    <w:rsid w:val="00835522"/>
    <w:rsid w:val="008355EA"/>
    <w:rsid w:val="00835C0E"/>
    <w:rsid w:val="00835D48"/>
    <w:rsid w:val="00837458"/>
    <w:rsid w:val="00837AAE"/>
    <w:rsid w:val="00841224"/>
    <w:rsid w:val="008429AD"/>
    <w:rsid w:val="008429DB"/>
    <w:rsid w:val="00842E43"/>
    <w:rsid w:val="0084347C"/>
    <w:rsid w:val="00843A73"/>
    <w:rsid w:val="00843E71"/>
    <w:rsid w:val="008441B3"/>
    <w:rsid w:val="0084423B"/>
    <w:rsid w:val="00844D3B"/>
    <w:rsid w:val="008472B8"/>
    <w:rsid w:val="00847864"/>
    <w:rsid w:val="00850250"/>
    <w:rsid w:val="008504EA"/>
    <w:rsid w:val="008509F5"/>
    <w:rsid w:val="00850A59"/>
    <w:rsid w:val="00850C75"/>
    <w:rsid w:val="00850E39"/>
    <w:rsid w:val="00851A1A"/>
    <w:rsid w:val="008522B1"/>
    <w:rsid w:val="008529A3"/>
    <w:rsid w:val="0085477A"/>
    <w:rsid w:val="00855107"/>
    <w:rsid w:val="00855173"/>
    <w:rsid w:val="008557D9"/>
    <w:rsid w:val="00855BF7"/>
    <w:rsid w:val="00856214"/>
    <w:rsid w:val="008604AD"/>
    <w:rsid w:val="00860ED0"/>
    <w:rsid w:val="00861697"/>
    <w:rsid w:val="00861731"/>
    <w:rsid w:val="00862089"/>
    <w:rsid w:val="00863554"/>
    <w:rsid w:val="00863DE4"/>
    <w:rsid w:val="008642AF"/>
    <w:rsid w:val="00864CD6"/>
    <w:rsid w:val="00865F3F"/>
    <w:rsid w:val="00866D5B"/>
    <w:rsid w:val="00866FF5"/>
    <w:rsid w:val="00870379"/>
    <w:rsid w:val="0087077D"/>
    <w:rsid w:val="00870F47"/>
    <w:rsid w:val="0087173E"/>
    <w:rsid w:val="00871E3E"/>
    <w:rsid w:val="0087332D"/>
    <w:rsid w:val="00873E1F"/>
    <w:rsid w:val="00874792"/>
    <w:rsid w:val="00874C16"/>
    <w:rsid w:val="008764C7"/>
    <w:rsid w:val="0087674F"/>
    <w:rsid w:val="00876F4C"/>
    <w:rsid w:val="008819E9"/>
    <w:rsid w:val="008824BE"/>
    <w:rsid w:val="00882814"/>
    <w:rsid w:val="008838BF"/>
    <w:rsid w:val="008851E5"/>
    <w:rsid w:val="0088571D"/>
    <w:rsid w:val="00885D86"/>
    <w:rsid w:val="00886004"/>
    <w:rsid w:val="00886227"/>
    <w:rsid w:val="00886D1F"/>
    <w:rsid w:val="00887231"/>
    <w:rsid w:val="00887AA2"/>
    <w:rsid w:val="008911A5"/>
    <w:rsid w:val="00891EE1"/>
    <w:rsid w:val="00892801"/>
    <w:rsid w:val="00892C4D"/>
    <w:rsid w:val="00893987"/>
    <w:rsid w:val="00894EF3"/>
    <w:rsid w:val="008954D0"/>
    <w:rsid w:val="00895A0C"/>
    <w:rsid w:val="00895A20"/>
    <w:rsid w:val="008963EF"/>
    <w:rsid w:val="0089646D"/>
    <w:rsid w:val="0089688E"/>
    <w:rsid w:val="00896F90"/>
    <w:rsid w:val="008A08C0"/>
    <w:rsid w:val="008A1355"/>
    <w:rsid w:val="008A1FBE"/>
    <w:rsid w:val="008A213E"/>
    <w:rsid w:val="008A2DCC"/>
    <w:rsid w:val="008A3EF6"/>
    <w:rsid w:val="008A4476"/>
    <w:rsid w:val="008A4D0E"/>
    <w:rsid w:val="008A53B4"/>
    <w:rsid w:val="008A5682"/>
    <w:rsid w:val="008A6559"/>
    <w:rsid w:val="008A7075"/>
    <w:rsid w:val="008B11BC"/>
    <w:rsid w:val="008B1446"/>
    <w:rsid w:val="008B20DA"/>
    <w:rsid w:val="008B3194"/>
    <w:rsid w:val="008B400A"/>
    <w:rsid w:val="008B40B1"/>
    <w:rsid w:val="008B4872"/>
    <w:rsid w:val="008B4E10"/>
    <w:rsid w:val="008B5AE7"/>
    <w:rsid w:val="008B5DEF"/>
    <w:rsid w:val="008B671E"/>
    <w:rsid w:val="008B6E19"/>
    <w:rsid w:val="008B6F6B"/>
    <w:rsid w:val="008B7538"/>
    <w:rsid w:val="008B775A"/>
    <w:rsid w:val="008C0D5F"/>
    <w:rsid w:val="008C1221"/>
    <w:rsid w:val="008C130F"/>
    <w:rsid w:val="008C18B6"/>
    <w:rsid w:val="008C1A93"/>
    <w:rsid w:val="008C288B"/>
    <w:rsid w:val="008C309B"/>
    <w:rsid w:val="008C3362"/>
    <w:rsid w:val="008C4310"/>
    <w:rsid w:val="008C45B1"/>
    <w:rsid w:val="008C4B03"/>
    <w:rsid w:val="008C4CD9"/>
    <w:rsid w:val="008C60E9"/>
    <w:rsid w:val="008C7F02"/>
    <w:rsid w:val="008D00EC"/>
    <w:rsid w:val="008D0872"/>
    <w:rsid w:val="008D1B7C"/>
    <w:rsid w:val="008D1C72"/>
    <w:rsid w:val="008D31AA"/>
    <w:rsid w:val="008D3A9C"/>
    <w:rsid w:val="008D482F"/>
    <w:rsid w:val="008D5509"/>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8F6C9B"/>
    <w:rsid w:val="009005D2"/>
    <w:rsid w:val="00900B71"/>
    <w:rsid w:val="00900CA9"/>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6E9D"/>
    <w:rsid w:val="009170A2"/>
    <w:rsid w:val="00917BAD"/>
    <w:rsid w:val="009208A6"/>
    <w:rsid w:val="00920C11"/>
    <w:rsid w:val="009215E6"/>
    <w:rsid w:val="0092196A"/>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0AC"/>
    <w:rsid w:val="00933D12"/>
    <w:rsid w:val="00934258"/>
    <w:rsid w:val="00934A51"/>
    <w:rsid w:val="00934DD4"/>
    <w:rsid w:val="00935180"/>
    <w:rsid w:val="009362EA"/>
    <w:rsid w:val="00936B19"/>
    <w:rsid w:val="00937065"/>
    <w:rsid w:val="00940285"/>
    <w:rsid w:val="00940731"/>
    <w:rsid w:val="00940CF1"/>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90D"/>
    <w:rsid w:val="009569D3"/>
    <w:rsid w:val="00956C69"/>
    <w:rsid w:val="00956FC2"/>
    <w:rsid w:val="00957612"/>
    <w:rsid w:val="0096143B"/>
    <w:rsid w:val="00961B82"/>
    <w:rsid w:val="00961BB2"/>
    <w:rsid w:val="00961DA5"/>
    <w:rsid w:val="00962108"/>
    <w:rsid w:val="00963023"/>
    <w:rsid w:val="009638D6"/>
    <w:rsid w:val="00964D67"/>
    <w:rsid w:val="00966709"/>
    <w:rsid w:val="00966879"/>
    <w:rsid w:val="00967052"/>
    <w:rsid w:val="009674CF"/>
    <w:rsid w:val="00967F36"/>
    <w:rsid w:val="009701BB"/>
    <w:rsid w:val="00970F13"/>
    <w:rsid w:val="00973E31"/>
    <w:rsid w:val="0097408E"/>
    <w:rsid w:val="00974BB2"/>
    <w:rsid w:val="00974FA7"/>
    <w:rsid w:val="009756E5"/>
    <w:rsid w:val="00975DF0"/>
    <w:rsid w:val="009762FE"/>
    <w:rsid w:val="00976BD8"/>
    <w:rsid w:val="00976CD8"/>
    <w:rsid w:val="0097707C"/>
    <w:rsid w:val="00977A8C"/>
    <w:rsid w:val="00977CE7"/>
    <w:rsid w:val="009800D7"/>
    <w:rsid w:val="0098135C"/>
    <w:rsid w:val="009819D2"/>
    <w:rsid w:val="00981E0E"/>
    <w:rsid w:val="00983910"/>
    <w:rsid w:val="00984234"/>
    <w:rsid w:val="00984E27"/>
    <w:rsid w:val="00985171"/>
    <w:rsid w:val="0098541C"/>
    <w:rsid w:val="00985A75"/>
    <w:rsid w:val="00985FC0"/>
    <w:rsid w:val="00987AA1"/>
    <w:rsid w:val="0099067B"/>
    <w:rsid w:val="00990A16"/>
    <w:rsid w:val="00991BDF"/>
    <w:rsid w:val="0099231B"/>
    <w:rsid w:val="0099307E"/>
    <w:rsid w:val="009932AC"/>
    <w:rsid w:val="00994351"/>
    <w:rsid w:val="00994646"/>
    <w:rsid w:val="009946D4"/>
    <w:rsid w:val="00994772"/>
    <w:rsid w:val="00994E39"/>
    <w:rsid w:val="00995B56"/>
    <w:rsid w:val="00996794"/>
    <w:rsid w:val="00996A8F"/>
    <w:rsid w:val="00997367"/>
    <w:rsid w:val="00997D13"/>
    <w:rsid w:val="009A03CE"/>
    <w:rsid w:val="009A03EB"/>
    <w:rsid w:val="009A09C7"/>
    <w:rsid w:val="009A1DBF"/>
    <w:rsid w:val="009A219E"/>
    <w:rsid w:val="009A2608"/>
    <w:rsid w:val="009A3367"/>
    <w:rsid w:val="009A36C6"/>
    <w:rsid w:val="009A68E6"/>
    <w:rsid w:val="009A712F"/>
    <w:rsid w:val="009A7598"/>
    <w:rsid w:val="009A7957"/>
    <w:rsid w:val="009B0AB1"/>
    <w:rsid w:val="009B14CD"/>
    <w:rsid w:val="009B1DF8"/>
    <w:rsid w:val="009B2A57"/>
    <w:rsid w:val="009B339E"/>
    <w:rsid w:val="009B3D20"/>
    <w:rsid w:val="009B4AC7"/>
    <w:rsid w:val="009B5418"/>
    <w:rsid w:val="009B570F"/>
    <w:rsid w:val="009B5BB5"/>
    <w:rsid w:val="009B5EE8"/>
    <w:rsid w:val="009B7462"/>
    <w:rsid w:val="009B7479"/>
    <w:rsid w:val="009B76B5"/>
    <w:rsid w:val="009B7ACB"/>
    <w:rsid w:val="009C02A7"/>
    <w:rsid w:val="009C0727"/>
    <w:rsid w:val="009C3160"/>
    <w:rsid w:val="009C3976"/>
    <w:rsid w:val="009C3C51"/>
    <w:rsid w:val="009C3C80"/>
    <w:rsid w:val="009C4259"/>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60B8"/>
    <w:rsid w:val="009E7997"/>
    <w:rsid w:val="009E7EBD"/>
    <w:rsid w:val="009F0507"/>
    <w:rsid w:val="009F2120"/>
    <w:rsid w:val="009F236F"/>
    <w:rsid w:val="009F2616"/>
    <w:rsid w:val="009F2A08"/>
    <w:rsid w:val="009F2B73"/>
    <w:rsid w:val="009F37B6"/>
    <w:rsid w:val="009F3A60"/>
    <w:rsid w:val="009F51AB"/>
    <w:rsid w:val="009F52EE"/>
    <w:rsid w:val="009F5F86"/>
    <w:rsid w:val="009F68E2"/>
    <w:rsid w:val="009F7C32"/>
    <w:rsid w:val="00A01ECC"/>
    <w:rsid w:val="00A02784"/>
    <w:rsid w:val="00A02B20"/>
    <w:rsid w:val="00A04622"/>
    <w:rsid w:val="00A04A63"/>
    <w:rsid w:val="00A065B3"/>
    <w:rsid w:val="00A072CB"/>
    <w:rsid w:val="00A0758F"/>
    <w:rsid w:val="00A07857"/>
    <w:rsid w:val="00A07B98"/>
    <w:rsid w:val="00A105B4"/>
    <w:rsid w:val="00A10768"/>
    <w:rsid w:val="00A10D11"/>
    <w:rsid w:val="00A11592"/>
    <w:rsid w:val="00A12D33"/>
    <w:rsid w:val="00A13EF6"/>
    <w:rsid w:val="00A13F87"/>
    <w:rsid w:val="00A1570A"/>
    <w:rsid w:val="00A15B67"/>
    <w:rsid w:val="00A17196"/>
    <w:rsid w:val="00A175E9"/>
    <w:rsid w:val="00A17866"/>
    <w:rsid w:val="00A17D27"/>
    <w:rsid w:val="00A204F0"/>
    <w:rsid w:val="00A208BA"/>
    <w:rsid w:val="00A20A58"/>
    <w:rsid w:val="00A211B4"/>
    <w:rsid w:val="00A2166A"/>
    <w:rsid w:val="00A2191A"/>
    <w:rsid w:val="00A222C9"/>
    <w:rsid w:val="00A223CF"/>
    <w:rsid w:val="00A26210"/>
    <w:rsid w:val="00A26235"/>
    <w:rsid w:val="00A27329"/>
    <w:rsid w:val="00A27AC2"/>
    <w:rsid w:val="00A33DDF"/>
    <w:rsid w:val="00A34547"/>
    <w:rsid w:val="00A34767"/>
    <w:rsid w:val="00A35C53"/>
    <w:rsid w:val="00A360CF"/>
    <w:rsid w:val="00A36719"/>
    <w:rsid w:val="00A376B7"/>
    <w:rsid w:val="00A41BF5"/>
    <w:rsid w:val="00A4291B"/>
    <w:rsid w:val="00A433B3"/>
    <w:rsid w:val="00A43ADF"/>
    <w:rsid w:val="00A43B39"/>
    <w:rsid w:val="00A4470B"/>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0B84"/>
    <w:rsid w:val="00A7147D"/>
    <w:rsid w:val="00A71B68"/>
    <w:rsid w:val="00A72769"/>
    <w:rsid w:val="00A73CF8"/>
    <w:rsid w:val="00A74905"/>
    <w:rsid w:val="00A750DB"/>
    <w:rsid w:val="00A752FF"/>
    <w:rsid w:val="00A75F7C"/>
    <w:rsid w:val="00A76A0B"/>
    <w:rsid w:val="00A8065C"/>
    <w:rsid w:val="00A815C2"/>
    <w:rsid w:val="00A81B15"/>
    <w:rsid w:val="00A81E73"/>
    <w:rsid w:val="00A835E1"/>
    <w:rsid w:val="00A836EF"/>
    <w:rsid w:val="00A837FF"/>
    <w:rsid w:val="00A84052"/>
    <w:rsid w:val="00A84DC8"/>
    <w:rsid w:val="00A85063"/>
    <w:rsid w:val="00A855F6"/>
    <w:rsid w:val="00A85DBC"/>
    <w:rsid w:val="00A86E9F"/>
    <w:rsid w:val="00A871F2"/>
    <w:rsid w:val="00A87F9D"/>
    <w:rsid w:val="00A87FEB"/>
    <w:rsid w:val="00A9061C"/>
    <w:rsid w:val="00A90E53"/>
    <w:rsid w:val="00A914D2"/>
    <w:rsid w:val="00A91A4C"/>
    <w:rsid w:val="00A92A11"/>
    <w:rsid w:val="00A9397E"/>
    <w:rsid w:val="00A9399A"/>
    <w:rsid w:val="00A93CBD"/>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1D41"/>
    <w:rsid w:val="00AC27DB"/>
    <w:rsid w:val="00AC423F"/>
    <w:rsid w:val="00AC4C3B"/>
    <w:rsid w:val="00AC58C6"/>
    <w:rsid w:val="00AC590A"/>
    <w:rsid w:val="00AC6D6B"/>
    <w:rsid w:val="00AC7A6F"/>
    <w:rsid w:val="00AD15DB"/>
    <w:rsid w:val="00AD2982"/>
    <w:rsid w:val="00AD2E33"/>
    <w:rsid w:val="00AD3147"/>
    <w:rsid w:val="00AD6C26"/>
    <w:rsid w:val="00AD6DE3"/>
    <w:rsid w:val="00AD6F83"/>
    <w:rsid w:val="00AD7736"/>
    <w:rsid w:val="00AE0100"/>
    <w:rsid w:val="00AE10CE"/>
    <w:rsid w:val="00AE1EDF"/>
    <w:rsid w:val="00AE2FBD"/>
    <w:rsid w:val="00AE3B58"/>
    <w:rsid w:val="00AE42E1"/>
    <w:rsid w:val="00AE5B6C"/>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A1F"/>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524A"/>
    <w:rsid w:val="00B1607D"/>
    <w:rsid w:val="00B163F8"/>
    <w:rsid w:val="00B17D16"/>
    <w:rsid w:val="00B20DDC"/>
    <w:rsid w:val="00B2127C"/>
    <w:rsid w:val="00B21684"/>
    <w:rsid w:val="00B2472D"/>
    <w:rsid w:val="00B24751"/>
    <w:rsid w:val="00B24CA0"/>
    <w:rsid w:val="00B2549F"/>
    <w:rsid w:val="00B25C9B"/>
    <w:rsid w:val="00B260EB"/>
    <w:rsid w:val="00B26504"/>
    <w:rsid w:val="00B27644"/>
    <w:rsid w:val="00B277CA"/>
    <w:rsid w:val="00B27A94"/>
    <w:rsid w:val="00B30987"/>
    <w:rsid w:val="00B30CB8"/>
    <w:rsid w:val="00B318FF"/>
    <w:rsid w:val="00B330E9"/>
    <w:rsid w:val="00B33DD5"/>
    <w:rsid w:val="00B33FF4"/>
    <w:rsid w:val="00B3419F"/>
    <w:rsid w:val="00B34341"/>
    <w:rsid w:val="00B34788"/>
    <w:rsid w:val="00B34E18"/>
    <w:rsid w:val="00B35CC4"/>
    <w:rsid w:val="00B35D98"/>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57FC3"/>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19A8"/>
    <w:rsid w:val="00B8265A"/>
    <w:rsid w:val="00B831AE"/>
    <w:rsid w:val="00B83341"/>
    <w:rsid w:val="00B8446C"/>
    <w:rsid w:val="00B84E32"/>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641"/>
    <w:rsid w:val="00BB3763"/>
    <w:rsid w:val="00BB5179"/>
    <w:rsid w:val="00BB572E"/>
    <w:rsid w:val="00BB64AD"/>
    <w:rsid w:val="00BB7417"/>
    <w:rsid w:val="00BB74FD"/>
    <w:rsid w:val="00BB7F5E"/>
    <w:rsid w:val="00BC1ECA"/>
    <w:rsid w:val="00BC23AB"/>
    <w:rsid w:val="00BC3FE0"/>
    <w:rsid w:val="00BC432D"/>
    <w:rsid w:val="00BC43F0"/>
    <w:rsid w:val="00BC5982"/>
    <w:rsid w:val="00BC5D0B"/>
    <w:rsid w:val="00BC5F08"/>
    <w:rsid w:val="00BC60BF"/>
    <w:rsid w:val="00BC6E7C"/>
    <w:rsid w:val="00BC7BE5"/>
    <w:rsid w:val="00BC7FBD"/>
    <w:rsid w:val="00BD0C1C"/>
    <w:rsid w:val="00BD242D"/>
    <w:rsid w:val="00BD28BF"/>
    <w:rsid w:val="00BD2D12"/>
    <w:rsid w:val="00BD4264"/>
    <w:rsid w:val="00BD4440"/>
    <w:rsid w:val="00BD4ED7"/>
    <w:rsid w:val="00BD50A0"/>
    <w:rsid w:val="00BD59E1"/>
    <w:rsid w:val="00BD5DAB"/>
    <w:rsid w:val="00BD6281"/>
    <w:rsid w:val="00BD6309"/>
    <w:rsid w:val="00BD6404"/>
    <w:rsid w:val="00BD6660"/>
    <w:rsid w:val="00BD68C3"/>
    <w:rsid w:val="00BD6F60"/>
    <w:rsid w:val="00BD7804"/>
    <w:rsid w:val="00BD7EE9"/>
    <w:rsid w:val="00BE0A52"/>
    <w:rsid w:val="00BE20A4"/>
    <w:rsid w:val="00BE244B"/>
    <w:rsid w:val="00BE24AD"/>
    <w:rsid w:val="00BE28B3"/>
    <w:rsid w:val="00BE2FFF"/>
    <w:rsid w:val="00BE33AE"/>
    <w:rsid w:val="00BE3D7F"/>
    <w:rsid w:val="00BE3EA6"/>
    <w:rsid w:val="00BE5B5A"/>
    <w:rsid w:val="00BE5E44"/>
    <w:rsid w:val="00BE6BFB"/>
    <w:rsid w:val="00BE6EBE"/>
    <w:rsid w:val="00BF046F"/>
    <w:rsid w:val="00BF0D33"/>
    <w:rsid w:val="00BF13F0"/>
    <w:rsid w:val="00BF1A98"/>
    <w:rsid w:val="00BF1C2E"/>
    <w:rsid w:val="00BF32B4"/>
    <w:rsid w:val="00BF34FC"/>
    <w:rsid w:val="00BF5547"/>
    <w:rsid w:val="00BF5B39"/>
    <w:rsid w:val="00BF6A28"/>
    <w:rsid w:val="00BF6D96"/>
    <w:rsid w:val="00BF7A1A"/>
    <w:rsid w:val="00C00099"/>
    <w:rsid w:val="00C01D50"/>
    <w:rsid w:val="00C023D3"/>
    <w:rsid w:val="00C02EE0"/>
    <w:rsid w:val="00C037BE"/>
    <w:rsid w:val="00C03BA7"/>
    <w:rsid w:val="00C056DC"/>
    <w:rsid w:val="00C06F99"/>
    <w:rsid w:val="00C07A5C"/>
    <w:rsid w:val="00C10021"/>
    <w:rsid w:val="00C10C2A"/>
    <w:rsid w:val="00C124C9"/>
    <w:rsid w:val="00C1329B"/>
    <w:rsid w:val="00C14437"/>
    <w:rsid w:val="00C1572F"/>
    <w:rsid w:val="00C1744E"/>
    <w:rsid w:val="00C17FB5"/>
    <w:rsid w:val="00C202CD"/>
    <w:rsid w:val="00C2146C"/>
    <w:rsid w:val="00C229AB"/>
    <w:rsid w:val="00C23518"/>
    <w:rsid w:val="00C248A0"/>
    <w:rsid w:val="00C248C3"/>
    <w:rsid w:val="00C24C05"/>
    <w:rsid w:val="00C24D2F"/>
    <w:rsid w:val="00C25A65"/>
    <w:rsid w:val="00C26222"/>
    <w:rsid w:val="00C26788"/>
    <w:rsid w:val="00C272E1"/>
    <w:rsid w:val="00C273C2"/>
    <w:rsid w:val="00C277F6"/>
    <w:rsid w:val="00C277FE"/>
    <w:rsid w:val="00C30C83"/>
    <w:rsid w:val="00C31283"/>
    <w:rsid w:val="00C314C7"/>
    <w:rsid w:val="00C327C2"/>
    <w:rsid w:val="00C32A9A"/>
    <w:rsid w:val="00C32FF5"/>
    <w:rsid w:val="00C33564"/>
    <w:rsid w:val="00C33C48"/>
    <w:rsid w:val="00C33EFC"/>
    <w:rsid w:val="00C340E5"/>
    <w:rsid w:val="00C347A9"/>
    <w:rsid w:val="00C351A1"/>
    <w:rsid w:val="00C35230"/>
    <w:rsid w:val="00C35AA7"/>
    <w:rsid w:val="00C35EB7"/>
    <w:rsid w:val="00C36F7D"/>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F77"/>
    <w:rsid w:val="00C468DD"/>
    <w:rsid w:val="00C47CFE"/>
    <w:rsid w:val="00C47F08"/>
    <w:rsid w:val="00C514A6"/>
    <w:rsid w:val="00C51675"/>
    <w:rsid w:val="00C51C06"/>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AC9"/>
    <w:rsid w:val="00C66AF4"/>
    <w:rsid w:val="00C66C6D"/>
    <w:rsid w:val="00C6732C"/>
    <w:rsid w:val="00C673DA"/>
    <w:rsid w:val="00C71A36"/>
    <w:rsid w:val="00C71F69"/>
    <w:rsid w:val="00C724D3"/>
    <w:rsid w:val="00C72951"/>
    <w:rsid w:val="00C72D7F"/>
    <w:rsid w:val="00C7355C"/>
    <w:rsid w:val="00C74C36"/>
    <w:rsid w:val="00C74C70"/>
    <w:rsid w:val="00C75948"/>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207"/>
    <w:rsid w:val="00C86ABA"/>
    <w:rsid w:val="00C86CFB"/>
    <w:rsid w:val="00C87909"/>
    <w:rsid w:val="00C9027B"/>
    <w:rsid w:val="00C90429"/>
    <w:rsid w:val="00C908B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6E4B"/>
    <w:rsid w:val="00CA7B94"/>
    <w:rsid w:val="00CA7D48"/>
    <w:rsid w:val="00CB0305"/>
    <w:rsid w:val="00CB11D5"/>
    <w:rsid w:val="00CB2819"/>
    <w:rsid w:val="00CB2B93"/>
    <w:rsid w:val="00CB2C62"/>
    <w:rsid w:val="00CB2FFB"/>
    <w:rsid w:val="00CB33C7"/>
    <w:rsid w:val="00CB3720"/>
    <w:rsid w:val="00CB3AE3"/>
    <w:rsid w:val="00CB4470"/>
    <w:rsid w:val="00CB6DA7"/>
    <w:rsid w:val="00CB70EE"/>
    <w:rsid w:val="00CB786D"/>
    <w:rsid w:val="00CB7E4C"/>
    <w:rsid w:val="00CB7F35"/>
    <w:rsid w:val="00CC0518"/>
    <w:rsid w:val="00CC0BD1"/>
    <w:rsid w:val="00CC11CB"/>
    <w:rsid w:val="00CC1207"/>
    <w:rsid w:val="00CC1A0D"/>
    <w:rsid w:val="00CC21DD"/>
    <w:rsid w:val="00CC25B4"/>
    <w:rsid w:val="00CC4395"/>
    <w:rsid w:val="00CC4914"/>
    <w:rsid w:val="00CC5F88"/>
    <w:rsid w:val="00CC655A"/>
    <w:rsid w:val="00CC6569"/>
    <w:rsid w:val="00CC690B"/>
    <w:rsid w:val="00CC69C8"/>
    <w:rsid w:val="00CC6BA4"/>
    <w:rsid w:val="00CC7436"/>
    <w:rsid w:val="00CC7684"/>
    <w:rsid w:val="00CC77A2"/>
    <w:rsid w:val="00CD017C"/>
    <w:rsid w:val="00CD151E"/>
    <w:rsid w:val="00CD307E"/>
    <w:rsid w:val="00CD397E"/>
    <w:rsid w:val="00CD46BD"/>
    <w:rsid w:val="00CD629F"/>
    <w:rsid w:val="00CD6A1B"/>
    <w:rsid w:val="00CD713C"/>
    <w:rsid w:val="00CD76E6"/>
    <w:rsid w:val="00CE0044"/>
    <w:rsid w:val="00CE06FD"/>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335A"/>
    <w:rsid w:val="00D35F9B"/>
    <w:rsid w:val="00D363ED"/>
    <w:rsid w:val="00D36B69"/>
    <w:rsid w:val="00D408DD"/>
    <w:rsid w:val="00D409C2"/>
    <w:rsid w:val="00D4132F"/>
    <w:rsid w:val="00D419B9"/>
    <w:rsid w:val="00D42131"/>
    <w:rsid w:val="00D424CD"/>
    <w:rsid w:val="00D42FDC"/>
    <w:rsid w:val="00D43A87"/>
    <w:rsid w:val="00D43D78"/>
    <w:rsid w:val="00D44378"/>
    <w:rsid w:val="00D45287"/>
    <w:rsid w:val="00D45594"/>
    <w:rsid w:val="00D45C19"/>
    <w:rsid w:val="00D45D72"/>
    <w:rsid w:val="00D467A3"/>
    <w:rsid w:val="00D47C37"/>
    <w:rsid w:val="00D5037A"/>
    <w:rsid w:val="00D520E4"/>
    <w:rsid w:val="00D53135"/>
    <w:rsid w:val="00D53609"/>
    <w:rsid w:val="00D53757"/>
    <w:rsid w:val="00D53A38"/>
    <w:rsid w:val="00D5637F"/>
    <w:rsid w:val="00D575DD"/>
    <w:rsid w:val="00D57A25"/>
    <w:rsid w:val="00D57DFA"/>
    <w:rsid w:val="00D602B9"/>
    <w:rsid w:val="00D60D81"/>
    <w:rsid w:val="00D60FEF"/>
    <w:rsid w:val="00D61286"/>
    <w:rsid w:val="00D617E7"/>
    <w:rsid w:val="00D6272B"/>
    <w:rsid w:val="00D631E6"/>
    <w:rsid w:val="00D63C28"/>
    <w:rsid w:val="00D63F78"/>
    <w:rsid w:val="00D63FC3"/>
    <w:rsid w:val="00D66890"/>
    <w:rsid w:val="00D6740F"/>
    <w:rsid w:val="00D67C35"/>
    <w:rsid w:val="00D67FCF"/>
    <w:rsid w:val="00D709CE"/>
    <w:rsid w:val="00D71F73"/>
    <w:rsid w:val="00D735CF"/>
    <w:rsid w:val="00D73A18"/>
    <w:rsid w:val="00D74DED"/>
    <w:rsid w:val="00D75C6D"/>
    <w:rsid w:val="00D80786"/>
    <w:rsid w:val="00D81026"/>
    <w:rsid w:val="00D81365"/>
    <w:rsid w:val="00D81CAB"/>
    <w:rsid w:val="00D81E76"/>
    <w:rsid w:val="00D8316C"/>
    <w:rsid w:val="00D83A34"/>
    <w:rsid w:val="00D844B7"/>
    <w:rsid w:val="00D8468C"/>
    <w:rsid w:val="00D84AA5"/>
    <w:rsid w:val="00D84EFE"/>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77A"/>
    <w:rsid w:val="00D9782D"/>
    <w:rsid w:val="00D97F0C"/>
    <w:rsid w:val="00DA009E"/>
    <w:rsid w:val="00DA3A86"/>
    <w:rsid w:val="00DA4947"/>
    <w:rsid w:val="00DA61FA"/>
    <w:rsid w:val="00DB00C8"/>
    <w:rsid w:val="00DB02DE"/>
    <w:rsid w:val="00DB0EE6"/>
    <w:rsid w:val="00DB0F76"/>
    <w:rsid w:val="00DB127B"/>
    <w:rsid w:val="00DB2200"/>
    <w:rsid w:val="00DB2608"/>
    <w:rsid w:val="00DB2B1C"/>
    <w:rsid w:val="00DB3165"/>
    <w:rsid w:val="00DB4FA3"/>
    <w:rsid w:val="00DB5456"/>
    <w:rsid w:val="00DB5C0B"/>
    <w:rsid w:val="00DC00D3"/>
    <w:rsid w:val="00DC03EC"/>
    <w:rsid w:val="00DC0A4D"/>
    <w:rsid w:val="00DC2500"/>
    <w:rsid w:val="00DC2BA7"/>
    <w:rsid w:val="00DC2D8C"/>
    <w:rsid w:val="00DC39EE"/>
    <w:rsid w:val="00DC3DBA"/>
    <w:rsid w:val="00DC421F"/>
    <w:rsid w:val="00DC4F72"/>
    <w:rsid w:val="00DC6DA9"/>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5E09"/>
    <w:rsid w:val="00DD62C3"/>
    <w:rsid w:val="00DD7CF1"/>
    <w:rsid w:val="00DD7E5D"/>
    <w:rsid w:val="00DE01FC"/>
    <w:rsid w:val="00DE152A"/>
    <w:rsid w:val="00DE18F5"/>
    <w:rsid w:val="00DE2D8C"/>
    <w:rsid w:val="00DE31F0"/>
    <w:rsid w:val="00DE3D1C"/>
    <w:rsid w:val="00DE45F8"/>
    <w:rsid w:val="00DE5F40"/>
    <w:rsid w:val="00DE7182"/>
    <w:rsid w:val="00DE7F95"/>
    <w:rsid w:val="00DF07B8"/>
    <w:rsid w:val="00DF1634"/>
    <w:rsid w:val="00DF29F7"/>
    <w:rsid w:val="00DF458E"/>
    <w:rsid w:val="00DF488E"/>
    <w:rsid w:val="00DF4B9E"/>
    <w:rsid w:val="00DF60D1"/>
    <w:rsid w:val="00DF625E"/>
    <w:rsid w:val="00DF7658"/>
    <w:rsid w:val="00E00965"/>
    <w:rsid w:val="00E00C78"/>
    <w:rsid w:val="00E01B8F"/>
    <w:rsid w:val="00E01C41"/>
    <w:rsid w:val="00E01FE3"/>
    <w:rsid w:val="00E0227D"/>
    <w:rsid w:val="00E02E86"/>
    <w:rsid w:val="00E04B84"/>
    <w:rsid w:val="00E05276"/>
    <w:rsid w:val="00E06466"/>
    <w:rsid w:val="00E06835"/>
    <w:rsid w:val="00E06FDA"/>
    <w:rsid w:val="00E07E26"/>
    <w:rsid w:val="00E11252"/>
    <w:rsid w:val="00E1139A"/>
    <w:rsid w:val="00E11561"/>
    <w:rsid w:val="00E1280E"/>
    <w:rsid w:val="00E129D2"/>
    <w:rsid w:val="00E13D6D"/>
    <w:rsid w:val="00E1401B"/>
    <w:rsid w:val="00E141B5"/>
    <w:rsid w:val="00E14E98"/>
    <w:rsid w:val="00E153A3"/>
    <w:rsid w:val="00E160A5"/>
    <w:rsid w:val="00E163F3"/>
    <w:rsid w:val="00E16F1D"/>
    <w:rsid w:val="00E1713D"/>
    <w:rsid w:val="00E2027B"/>
    <w:rsid w:val="00E2092A"/>
    <w:rsid w:val="00E20A43"/>
    <w:rsid w:val="00E20ED6"/>
    <w:rsid w:val="00E21871"/>
    <w:rsid w:val="00E22D7C"/>
    <w:rsid w:val="00E23152"/>
    <w:rsid w:val="00E23898"/>
    <w:rsid w:val="00E23925"/>
    <w:rsid w:val="00E2407F"/>
    <w:rsid w:val="00E24885"/>
    <w:rsid w:val="00E251F8"/>
    <w:rsid w:val="00E25246"/>
    <w:rsid w:val="00E26164"/>
    <w:rsid w:val="00E26982"/>
    <w:rsid w:val="00E27BC6"/>
    <w:rsid w:val="00E30502"/>
    <w:rsid w:val="00E319F1"/>
    <w:rsid w:val="00E3226D"/>
    <w:rsid w:val="00E32A4E"/>
    <w:rsid w:val="00E33A6C"/>
    <w:rsid w:val="00E33CD2"/>
    <w:rsid w:val="00E33D79"/>
    <w:rsid w:val="00E34230"/>
    <w:rsid w:val="00E36C2A"/>
    <w:rsid w:val="00E37618"/>
    <w:rsid w:val="00E405FE"/>
    <w:rsid w:val="00E40807"/>
    <w:rsid w:val="00E40E90"/>
    <w:rsid w:val="00E41E18"/>
    <w:rsid w:val="00E41E97"/>
    <w:rsid w:val="00E42FCA"/>
    <w:rsid w:val="00E431A2"/>
    <w:rsid w:val="00E44386"/>
    <w:rsid w:val="00E44AAB"/>
    <w:rsid w:val="00E45C7E"/>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1FFE"/>
    <w:rsid w:val="00E7200C"/>
    <w:rsid w:val="00E721B5"/>
    <w:rsid w:val="00E7239D"/>
    <w:rsid w:val="00E726EB"/>
    <w:rsid w:val="00E72CF1"/>
    <w:rsid w:val="00E73995"/>
    <w:rsid w:val="00E758A9"/>
    <w:rsid w:val="00E76BD4"/>
    <w:rsid w:val="00E7794F"/>
    <w:rsid w:val="00E800F9"/>
    <w:rsid w:val="00E8040D"/>
    <w:rsid w:val="00E80960"/>
    <w:rsid w:val="00E80B52"/>
    <w:rsid w:val="00E824C3"/>
    <w:rsid w:val="00E82874"/>
    <w:rsid w:val="00E8346D"/>
    <w:rsid w:val="00E840B3"/>
    <w:rsid w:val="00E849AF"/>
    <w:rsid w:val="00E84D10"/>
    <w:rsid w:val="00E85407"/>
    <w:rsid w:val="00E858F8"/>
    <w:rsid w:val="00E8629F"/>
    <w:rsid w:val="00E870B1"/>
    <w:rsid w:val="00E91008"/>
    <w:rsid w:val="00E91636"/>
    <w:rsid w:val="00E9166D"/>
    <w:rsid w:val="00E920CE"/>
    <w:rsid w:val="00E921FC"/>
    <w:rsid w:val="00E927F8"/>
    <w:rsid w:val="00E929B9"/>
    <w:rsid w:val="00E9374E"/>
    <w:rsid w:val="00E93A8F"/>
    <w:rsid w:val="00E944D6"/>
    <w:rsid w:val="00E949CA"/>
    <w:rsid w:val="00E94F54"/>
    <w:rsid w:val="00E972CA"/>
    <w:rsid w:val="00E97AD5"/>
    <w:rsid w:val="00EA1111"/>
    <w:rsid w:val="00EA1770"/>
    <w:rsid w:val="00EA19E5"/>
    <w:rsid w:val="00EA2BF9"/>
    <w:rsid w:val="00EA2EC9"/>
    <w:rsid w:val="00EA342E"/>
    <w:rsid w:val="00EA3585"/>
    <w:rsid w:val="00EA3B4F"/>
    <w:rsid w:val="00EA3C24"/>
    <w:rsid w:val="00EA3E78"/>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A82"/>
    <w:rsid w:val="00EC3F4D"/>
    <w:rsid w:val="00EC5629"/>
    <w:rsid w:val="00EC575B"/>
    <w:rsid w:val="00EC5D0C"/>
    <w:rsid w:val="00EC6623"/>
    <w:rsid w:val="00ED03F9"/>
    <w:rsid w:val="00ED06A9"/>
    <w:rsid w:val="00ED0FE3"/>
    <w:rsid w:val="00ED1C28"/>
    <w:rsid w:val="00ED28B5"/>
    <w:rsid w:val="00ED2978"/>
    <w:rsid w:val="00ED383A"/>
    <w:rsid w:val="00ED60EB"/>
    <w:rsid w:val="00ED669E"/>
    <w:rsid w:val="00ED6ED7"/>
    <w:rsid w:val="00ED6FAD"/>
    <w:rsid w:val="00EE0C85"/>
    <w:rsid w:val="00EE0D07"/>
    <w:rsid w:val="00EE1080"/>
    <w:rsid w:val="00EE17A8"/>
    <w:rsid w:val="00EE25A3"/>
    <w:rsid w:val="00EE3ABD"/>
    <w:rsid w:val="00EE42B9"/>
    <w:rsid w:val="00EE53F8"/>
    <w:rsid w:val="00EE6F24"/>
    <w:rsid w:val="00EE7434"/>
    <w:rsid w:val="00EE7481"/>
    <w:rsid w:val="00EF0C50"/>
    <w:rsid w:val="00EF1915"/>
    <w:rsid w:val="00EF1EC5"/>
    <w:rsid w:val="00EF2366"/>
    <w:rsid w:val="00EF2EE0"/>
    <w:rsid w:val="00EF3F18"/>
    <w:rsid w:val="00EF4C88"/>
    <w:rsid w:val="00EF55EB"/>
    <w:rsid w:val="00EF5C8C"/>
    <w:rsid w:val="00EF7120"/>
    <w:rsid w:val="00EF7717"/>
    <w:rsid w:val="00EF79FD"/>
    <w:rsid w:val="00F004E5"/>
    <w:rsid w:val="00F00687"/>
    <w:rsid w:val="00F00DCC"/>
    <w:rsid w:val="00F0156F"/>
    <w:rsid w:val="00F01CA8"/>
    <w:rsid w:val="00F043F2"/>
    <w:rsid w:val="00F05AC8"/>
    <w:rsid w:val="00F0614F"/>
    <w:rsid w:val="00F0707F"/>
    <w:rsid w:val="00F07167"/>
    <w:rsid w:val="00F072D8"/>
    <w:rsid w:val="00F07444"/>
    <w:rsid w:val="00F07CE0"/>
    <w:rsid w:val="00F10742"/>
    <w:rsid w:val="00F10807"/>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546"/>
    <w:rsid w:val="00F30005"/>
    <w:rsid w:val="00F3076A"/>
    <w:rsid w:val="00F30D2E"/>
    <w:rsid w:val="00F318B0"/>
    <w:rsid w:val="00F31ECB"/>
    <w:rsid w:val="00F323BB"/>
    <w:rsid w:val="00F34035"/>
    <w:rsid w:val="00F35516"/>
    <w:rsid w:val="00F3551D"/>
    <w:rsid w:val="00F35790"/>
    <w:rsid w:val="00F35E6F"/>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7B"/>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FBB"/>
    <w:rsid w:val="00F573B4"/>
    <w:rsid w:val="00F575FF"/>
    <w:rsid w:val="00F60AEF"/>
    <w:rsid w:val="00F617B7"/>
    <w:rsid w:val="00F617F0"/>
    <w:rsid w:val="00F618EF"/>
    <w:rsid w:val="00F629A6"/>
    <w:rsid w:val="00F629BC"/>
    <w:rsid w:val="00F63051"/>
    <w:rsid w:val="00F63520"/>
    <w:rsid w:val="00F64213"/>
    <w:rsid w:val="00F651E9"/>
    <w:rsid w:val="00F65582"/>
    <w:rsid w:val="00F65D50"/>
    <w:rsid w:val="00F66E75"/>
    <w:rsid w:val="00F67D8A"/>
    <w:rsid w:val="00F70744"/>
    <w:rsid w:val="00F70ABF"/>
    <w:rsid w:val="00F719E8"/>
    <w:rsid w:val="00F71AE6"/>
    <w:rsid w:val="00F7345A"/>
    <w:rsid w:val="00F742A2"/>
    <w:rsid w:val="00F745AE"/>
    <w:rsid w:val="00F749B8"/>
    <w:rsid w:val="00F74DFD"/>
    <w:rsid w:val="00F7587E"/>
    <w:rsid w:val="00F779D6"/>
    <w:rsid w:val="00F77B0E"/>
    <w:rsid w:val="00F77EB0"/>
    <w:rsid w:val="00F77EFF"/>
    <w:rsid w:val="00F804ED"/>
    <w:rsid w:val="00F80503"/>
    <w:rsid w:val="00F81B12"/>
    <w:rsid w:val="00F8233F"/>
    <w:rsid w:val="00F8253E"/>
    <w:rsid w:val="00F82FBA"/>
    <w:rsid w:val="00F85CAF"/>
    <w:rsid w:val="00F85D8F"/>
    <w:rsid w:val="00F865A8"/>
    <w:rsid w:val="00F86BB3"/>
    <w:rsid w:val="00F86EFD"/>
    <w:rsid w:val="00F86F0D"/>
    <w:rsid w:val="00F876EE"/>
    <w:rsid w:val="00F87CA8"/>
    <w:rsid w:val="00F87CDD"/>
    <w:rsid w:val="00F87D33"/>
    <w:rsid w:val="00F909D2"/>
    <w:rsid w:val="00F9126D"/>
    <w:rsid w:val="00F92593"/>
    <w:rsid w:val="00F92AFD"/>
    <w:rsid w:val="00F933F0"/>
    <w:rsid w:val="00F93545"/>
    <w:rsid w:val="00F937A3"/>
    <w:rsid w:val="00F93F4D"/>
    <w:rsid w:val="00F946F9"/>
    <w:rsid w:val="00F94715"/>
    <w:rsid w:val="00F95700"/>
    <w:rsid w:val="00F95D1C"/>
    <w:rsid w:val="00F95DB5"/>
    <w:rsid w:val="00F96A3D"/>
    <w:rsid w:val="00F96DA8"/>
    <w:rsid w:val="00FA00EB"/>
    <w:rsid w:val="00FA0D55"/>
    <w:rsid w:val="00FA0E0F"/>
    <w:rsid w:val="00FA4718"/>
    <w:rsid w:val="00FA4A4A"/>
    <w:rsid w:val="00FA5848"/>
    <w:rsid w:val="00FA5E1B"/>
    <w:rsid w:val="00FA6899"/>
    <w:rsid w:val="00FA6F45"/>
    <w:rsid w:val="00FA76A0"/>
    <w:rsid w:val="00FA7F3D"/>
    <w:rsid w:val="00FB07CA"/>
    <w:rsid w:val="00FB14B3"/>
    <w:rsid w:val="00FB1FCE"/>
    <w:rsid w:val="00FB2905"/>
    <w:rsid w:val="00FB3862"/>
    <w:rsid w:val="00FB38D8"/>
    <w:rsid w:val="00FB390B"/>
    <w:rsid w:val="00FC051F"/>
    <w:rsid w:val="00FC06FF"/>
    <w:rsid w:val="00FC2478"/>
    <w:rsid w:val="00FC36B1"/>
    <w:rsid w:val="00FC37D1"/>
    <w:rsid w:val="00FC3BC3"/>
    <w:rsid w:val="00FC400D"/>
    <w:rsid w:val="00FC4164"/>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134"/>
    <w:rsid w:val="00FF1158"/>
    <w:rsid w:val="00FF11F4"/>
    <w:rsid w:val="00FF1FCB"/>
    <w:rsid w:val="00FF3B53"/>
    <w:rsid w:val="00FF3F66"/>
    <w:rsid w:val="00FF48A9"/>
    <w:rsid w:val="00FF4CD1"/>
    <w:rsid w:val="00FF52D4"/>
    <w:rsid w:val="00FF5532"/>
    <w:rsid w:val="00FF5710"/>
    <w:rsid w:val="00FF6AA4"/>
    <w:rsid w:val="00FF6B09"/>
    <w:rsid w:val="00FF7743"/>
    <w:rsid w:val="00FF7F26"/>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목록단락,列"/>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0"/>
    <w:uiPriority w:val="99"/>
    <w:semiHidden/>
    <w:unhideWhenUsed/>
    <w:rsid w:val="000C440C"/>
    <w:rPr>
      <w:color w:val="605E5C"/>
      <w:shd w:val="clear" w:color="auto" w:fill="E1DFDD"/>
    </w:rPr>
  </w:style>
  <w:style w:type="paragraph" w:customStyle="1" w:styleId="Status">
    <w:name w:val="Status"/>
    <w:basedOn w:val="affb"/>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b">
    <w:name w:val="Quote"/>
    <w:basedOn w:val="a"/>
    <w:next w:val="a"/>
    <w:link w:val="affc"/>
    <w:uiPriority w:val="99"/>
    <w:semiHidden/>
    <w:unhideWhenUsed/>
    <w:rsid w:val="00A50B47"/>
    <w:pPr>
      <w:spacing w:before="200" w:after="160"/>
      <w:ind w:left="864" w:right="864"/>
      <w:jc w:val="center"/>
    </w:pPr>
    <w:rPr>
      <w:i/>
      <w:iCs/>
      <w:color w:val="404040" w:themeColor="text1" w:themeTint="BF"/>
    </w:rPr>
  </w:style>
  <w:style w:type="character" w:customStyle="1" w:styleId="affc">
    <w:name w:val="引用 字符"/>
    <w:basedOn w:val="a0"/>
    <w:link w:val="affb"/>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4"/>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 w:type="table" w:customStyle="1" w:styleId="16">
    <w:name w:val="网格型1"/>
    <w:basedOn w:val="a1"/>
    <w:uiPriority w:val="59"/>
    <w:qFormat/>
    <w:rsid w:val="0082631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ftp://10.10.10.10/ftp/tsg_ran/WG4_Radio/TSGR4_117/Inbox/R4-252266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tp://10.10.10.10/ftp/tsg_ran/WG4_Radio/TSGR4_117/Inbox/R4-252266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D4277-1206-46CD-B496-21C222FE8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23</TotalTime>
  <Pages>3</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13</cp:revision>
  <cp:lastPrinted>2019-04-25T01:09:00Z</cp:lastPrinted>
  <dcterms:created xsi:type="dcterms:W3CDTF">2025-11-21T18:27:00Z</dcterms:created>
  <dcterms:modified xsi:type="dcterms:W3CDTF">2025-11-21T20:06:00Z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